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77561228" w14:textId="77777777" w:rsidTr="00AD3902">
        <w:trPr>
          <w:trHeight w:val="284"/>
        </w:trPr>
        <w:tc>
          <w:tcPr>
            <w:tcW w:w="9923" w:type="dxa"/>
            <w:gridSpan w:val="12"/>
            <w:noWrap/>
            <w:tcMar>
              <w:left w:w="28" w:type="dxa"/>
            </w:tcMar>
            <w:vAlign w:val="center"/>
          </w:tcPr>
          <w:tbl>
            <w:tblPr>
              <w:tblW w:w="9923" w:type="dxa"/>
              <w:tblLayout w:type="fixed"/>
              <w:tblLook w:val="01E0" w:firstRow="1" w:lastRow="1" w:firstColumn="1" w:lastColumn="1" w:noHBand="0" w:noVBand="0"/>
            </w:tblPr>
            <w:tblGrid>
              <w:gridCol w:w="5541"/>
              <w:gridCol w:w="1847"/>
              <w:gridCol w:w="2535"/>
            </w:tblGrid>
            <w:tr w:rsidR="00AB13C5" w:rsidRPr="001C55D1" w14:paraId="657DC952" w14:textId="77777777" w:rsidTr="00AB71E3">
              <w:trPr>
                <w:trHeight w:val="397"/>
              </w:trPr>
              <w:tc>
                <w:tcPr>
                  <w:tcW w:w="5541" w:type="dxa"/>
                  <w:noWrap/>
                  <w:tcMar>
                    <w:left w:w="28" w:type="dxa"/>
                  </w:tcMar>
                  <w:vAlign w:val="center"/>
                </w:tcPr>
                <w:p w14:paraId="02916BD9" w14:textId="77777777" w:rsidR="00AB13C5" w:rsidRPr="003C483F" w:rsidRDefault="00AB13C5" w:rsidP="00AB13C5">
                  <w:pPr>
                    <w:rPr>
                      <w:sz w:val="16"/>
                      <w:szCs w:val="16"/>
                    </w:rPr>
                  </w:pPr>
                </w:p>
              </w:tc>
              <w:tc>
                <w:tcPr>
                  <w:tcW w:w="4382" w:type="dxa"/>
                  <w:gridSpan w:val="2"/>
                  <w:tcBorders>
                    <w:bottom w:val="single" w:sz="4" w:space="0" w:color="808080"/>
                  </w:tcBorders>
                  <w:noWrap/>
                  <w:vAlign w:val="center"/>
                </w:tcPr>
                <w:p w14:paraId="1FE313DD" w14:textId="77777777" w:rsidR="00AB13C5" w:rsidRPr="001C55D1" w:rsidRDefault="00AB13C5" w:rsidP="00AB13C5"/>
              </w:tc>
            </w:tr>
            <w:tr w:rsidR="00AB13C5" w:rsidRPr="001C55D1" w14:paraId="008CB5B3" w14:textId="77777777" w:rsidTr="00AB71E3">
              <w:trPr>
                <w:trHeight w:val="397"/>
              </w:trPr>
              <w:tc>
                <w:tcPr>
                  <w:tcW w:w="5541" w:type="dxa"/>
                  <w:tcBorders>
                    <w:right w:val="single" w:sz="4" w:space="0" w:color="808080"/>
                  </w:tcBorders>
                  <w:noWrap/>
                  <w:tcMar>
                    <w:left w:w="28" w:type="dxa"/>
                  </w:tcMar>
                  <w:vAlign w:val="center"/>
                </w:tcPr>
                <w:p w14:paraId="25A13CF0" w14:textId="77777777" w:rsidR="00AB13C5" w:rsidRPr="001C55D1" w:rsidRDefault="00AB13C5" w:rsidP="00AB13C5"/>
              </w:tc>
              <w:tc>
                <w:tcPr>
                  <w:tcW w:w="1847" w:type="dxa"/>
                  <w:tcBorders>
                    <w:top w:val="single" w:sz="4" w:space="0" w:color="808080"/>
                    <w:left w:val="single" w:sz="4" w:space="0" w:color="808080"/>
                    <w:bottom w:val="single" w:sz="4" w:space="0" w:color="808080"/>
                    <w:right w:val="single" w:sz="4" w:space="0" w:color="808080"/>
                  </w:tcBorders>
                  <w:noWrap/>
                  <w:vAlign w:val="center"/>
                </w:tcPr>
                <w:p w14:paraId="35AB771D" w14:textId="77777777" w:rsidR="00AB13C5" w:rsidRPr="001C55D1" w:rsidRDefault="00AB13C5" w:rsidP="00AB13C5">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0E0568A8" w14:textId="6F0616B9" w:rsidR="00AB13C5" w:rsidRPr="00835B1A" w:rsidRDefault="00DA3D2A" w:rsidP="00AB13C5">
                  <w:r>
                    <w:t xml:space="preserve">              </w:t>
                  </w:r>
                  <w:r w:rsidR="00D34D11">
                    <w:t>5</w:t>
                  </w:r>
                  <w:r w:rsidR="00BE1C6A">
                    <w:t>6</w:t>
                  </w:r>
                  <w:r w:rsidR="00AB13C5" w:rsidRPr="00835B1A">
                    <w:t>-202</w:t>
                  </w:r>
                  <w:r w:rsidR="00BE1C6A">
                    <w:t>6</w:t>
                  </w:r>
                </w:p>
              </w:tc>
            </w:tr>
            <w:tr w:rsidR="00AB13C5" w:rsidRPr="001C55D1" w14:paraId="7C2F4553" w14:textId="77777777" w:rsidTr="00AB71E3">
              <w:trPr>
                <w:trHeight w:val="397"/>
              </w:trPr>
              <w:tc>
                <w:tcPr>
                  <w:tcW w:w="5541" w:type="dxa"/>
                  <w:noWrap/>
                  <w:tcMar>
                    <w:left w:w="28" w:type="dxa"/>
                  </w:tcMar>
                  <w:vAlign w:val="center"/>
                </w:tcPr>
                <w:p w14:paraId="31233E23" w14:textId="77777777" w:rsidR="00AB13C5" w:rsidRPr="001C55D1" w:rsidRDefault="00AB13C5" w:rsidP="00AB13C5">
                  <w:r w:rsidRPr="001C55D1">
                    <w:t>Baumaßnahme</w:t>
                  </w:r>
                </w:p>
              </w:tc>
              <w:tc>
                <w:tcPr>
                  <w:tcW w:w="4382" w:type="dxa"/>
                  <w:gridSpan w:val="2"/>
                  <w:noWrap/>
                  <w:vAlign w:val="center"/>
                </w:tcPr>
                <w:p w14:paraId="3013A1B4" w14:textId="77777777" w:rsidR="00AB13C5" w:rsidRPr="001C55D1" w:rsidRDefault="00AB13C5" w:rsidP="00AB13C5"/>
              </w:tc>
            </w:tr>
            <w:tr w:rsidR="00AB13C5" w:rsidRPr="001C55D1" w14:paraId="1B35EB39" w14:textId="77777777" w:rsidTr="00AB71E3">
              <w:trPr>
                <w:trHeight w:val="397"/>
              </w:trPr>
              <w:tc>
                <w:tcPr>
                  <w:tcW w:w="9923" w:type="dxa"/>
                  <w:gridSpan w:val="3"/>
                  <w:tcBorders>
                    <w:bottom w:val="single" w:sz="4" w:space="0" w:color="808080"/>
                  </w:tcBorders>
                  <w:noWrap/>
                  <w:tcMar>
                    <w:left w:w="28" w:type="dxa"/>
                  </w:tcMar>
                  <w:vAlign w:val="center"/>
                </w:tcPr>
                <w:p w14:paraId="3C837BEC" w14:textId="702D2385" w:rsidR="00AB13C5" w:rsidRPr="003D7148" w:rsidRDefault="00D53F70" w:rsidP="00AB13C5">
                  <w:pPr>
                    <w:rPr>
                      <w:b/>
                    </w:rPr>
                  </w:pPr>
                  <w:r>
                    <w:rPr>
                      <w:b/>
                    </w:rPr>
                    <w:t>Barrierefreier Umbau von Bushaltestellen im Stadtgebiet Lünen</w:t>
                  </w:r>
                  <w:r w:rsidR="006E1F43">
                    <w:rPr>
                      <w:b/>
                    </w:rPr>
                    <w:t>,</w:t>
                  </w:r>
                  <w:r>
                    <w:rPr>
                      <w:b/>
                    </w:rPr>
                    <w:t xml:space="preserve"> </w:t>
                  </w:r>
                  <w:r w:rsidR="006E1F43">
                    <w:rPr>
                      <w:b/>
                    </w:rPr>
                    <w:t>Teil III</w:t>
                  </w:r>
                </w:p>
              </w:tc>
            </w:tr>
            <w:tr w:rsidR="00AB13C5" w:rsidRPr="001C55D1" w14:paraId="1A1BC284" w14:textId="77777777" w:rsidTr="00AB71E3">
              <w:trPr>
                <w:trHeight w:val="397"/>
              </w:trPr>
              <w:tc>
                <w:tcPr>
                  <w:tcW w:w="9923" w:type="dxa"/>
                  <w:gridSpan w:val="3"/>
                  <w:tcBorders>
                    <w:top w:val="single" w:sz="4" w:space="0" w:color="808080"/>
                    <w:bottom w:val="single" w:sz="4" w:space="0" w:color="808080"/>
                  </w:tcBorders>
                  <w:noWrap/>
                  <w:tcMar>
                    <w:left w:w="28" w:type="dxa"/>
                  </w:tcMar>
                  <w:vAlign w:val="center"/>
                </w:tcPr>
                <w:p w14:paraId="7E8D9F0D" w14:textId="77777777" w:rsidR="00AB13C5" w:rsidRPr="001C55D1" w:rsidRDefault="00AB13C5" w:rsidP="00AB13C5"/>
              </w:tc>
            </w:tr>
            <w:tr w:rsidR="00AB13C5" w:rsidRPr="001C55D1" w14:paraId="258AFD30" w14:textId="77777777" w:rsidTr="00AB71E3">
              <w:trPr>
                <w:trHeight w:val="397"/>
              </w:trPr>
              <w:tc>
                <w:tcPr>
                  <w:tcW w:w="5541" w:type="dxa"/>
                  <w:tcBorders>
                    <w:top w:val="single" w:sz="4" w:space="0" w:color="808080"/>
                  </w:tcBorders>
                  <w:noWrap/>
                  <w:tcMar>
                    <w:left w:w="28" w:type="dxa"/>
                  </w:tcMar>
                  <w:vAlign w:val="center"/>
                </w:tcPr>
                <w:p w14:paraId="3602011E" w14:textId="77777777" w:rsidR="00AB13C5" w:rsidRPr="001C55D1" w:rsidRDefault="00AB13C5" w:rsidP="00AB13C5">
                  <w:r>
                    <w:t>Leistung</w:t>
                  </w:r>
                </w:p>
              </w:tc>
              <w:tc>
                <w:tcPr>
                  <w:tcW w:w="4382" w:type="dxa"/>
                  <w:gridSpan w:val="2"/>
                  <w:tcBorders>
                    <w:top w:val="single" w:sz="4" w:space="0" w:color="808080"/>
                  </w:tcBorders>
                  <w:noWrap/>
                  <w:vAlign w:val="center"/>
                </w:tcPr>
                <w:p w14:paraId="05F1BA76" w14:textId="77777777" w:rsidR="00AB13C5" w:rsidRPr="001C55D1" w:rsidRDefault="00AB13C5" w:rsidP="00AB13C5"/>
              </w:tc>
            </w:tr>
            <w:tr w:rsidR="00AB13C5" w:rsidRPr="001C55D1" w14:paraId="40702D11" w14:textId="77777777" w:rsidTr="00AB71E3">
              <w:trPr>
                <w:trHeight w:val="397"/>
              </w:trPr>
              <w:tc>
                <w:tcPr>
                  <w:tcW w:w="9923" w:type="dxa"/>
                  <w:gridSpan w:val="3"/>
                  <w:tcBorders>
                    <w:bottom w:val="single" w:sz="4" w:space="0" w:color="808080"/>
                  </w:tcBorders>
                  <w:noWrap/>
                  <w:tcMar>
                    <w:left w:w="28" w:type="dxa"/>
                  </w:tcMar>
                  <w:vAlign w:val="center"/>
                </w:tcPr>
                <w:p w14:paraId="1E057BC9" w14:textId="77777777" w:rsidR="00AB13C5" w:rsidRDefault="00AB13C5" w:rsidP="00AB13C5">
                  <w:pPr>
                    <w:rPr>
                      <w:b/>
                    </w:rPr>
                  </w:pPr>
                </w:p>
                <w:p w14:paraId="0A34F712" w14:textId="5243718E" w:rsidR="00AB13C5" w:rsidRDefault="00D53F70" w:rsidP="00AB13C5">
                  <w:pPr>
                    <w:rPr>
                      <w:b/>
                    </w:rPr>
                  </w:pPr>
                  <w:r>
                    <w:rPr>
                      <w:b/>
                    </w:rPr>
                    <w:t>Straßenbauarbeiten</w:t>
                  </w:r>
                </w:p>
                <w:p w14:paraId="601FD661" w14:textId="7563A16E" w:rsidR="00AB13C5" w:rsidRPr="003D7148" w:rsidRDefault="00AB13C5" w:rsidP="00AB13C5">
                  <w:pPr>
                    <w:rPr>
                      <w:b/>
                    </w:rPr>
                  </w:pPr>
                </w:p>
              </w:tc>
            </w:tr>
          </w:tbl>
          <w:p w14:paraId="0FEC151B" w14:textId="649AFFC6" w:rsidR="00082054" w:rsidRDefault="00063289" w:rsidP="00FB75F4">
            <w:pPr>
              <w:pStyle w:val="berschrift1"/>
            </w:pPr>
            <w:r w:rsidRPr="00063289">
              <w:t>BESONDERE VERTRAGSBEDINGUNGEN</w:t>
            </w:r>
            <w:r w:rsidR="00BA3670">
              <w:t xml:space="preserve">, </w:t>
            </w:r>
            <w:r w:rsidR="00BD3637">
              <w:t>Ausführungsfristen (§ 5 </w:t>
            </w:r>
            <w:r w:rsidR="00082054" w:rsidRPr="00063289">
              <w:t>VOB/B)</w:t>
            </w:r>
          </w:p>
          <w:p w14:paraId="34387816" w14:textId="77777777" w:rsidR="00AB13C5" w:rsidRPr="00AB13C5" w:rsidRDefault="00AB13C5" w:rsidP="00AB13C5"/>
          <w:p w14:paraId="6EF263BA" w14:textId="77777777" w:rsidR="00082054" w:rsidRPr="00BC1653" w:rsidRDefault="00082054" w:rsidP="00BC1653">
            <w:pPr>
              <w:pStyle w:val="berschrift2"/>
            </w:pPr>
            <w:r w:rsidRPr="00BC1653">
              <w:t>Fristen für Beginn und Vollendung der Leistung (=Ausführungsfristen):</w:t>
            </w:r>
          </w:p>
          <w:p w14:paraId="63E8DC3E" w14:textId="77777777" w:rsidR="00082054" w:rsidRPr="003C483F" w:rsidRDefault="00082054" w:rsidP="00BC1653">
            <w:pPr>
              <w:pStyle w:val="Text"/>
              <w:rPr>
                <w:b/>
              </w:rPr>
            </w:pPr>
            <w:r w:rsidRPr="00063289">
              <w:t>Mit der Ausführung ist zu beginnen</w:t>
            </w:r>
          </w:p>
        </w:tc>
      </w:tr>
      <w:tr w:rsidR="00063289" w:rsidRPr="00063289" w14:paraId="1BEE1A6A" w14:textId="77777777" w:rsidTr="00F26BD7">
        <w:trPr>
          <w:trHeight w:val="284"/>
        </w:trPr>
        <w:tc>
          <w:tcPr>
            <w:tcW w:w="840" w:type="dxa"/>
            <w:gridSpan w:val="2"/>
            <w:vMerge w:val="restart"/>
            <w:noWrap/>
            <w:tcMar>
              <w:left w:w="28" w:type="dxa"/>
            </w:tcMar>
            <w:vAlign w:val="center"/>
          </w:tcPr>
          <w:p w14:paraId="3C038E5B" w14:textId="77777777" w:rsidR="00063289" w:rsidRPr="00063289" w:rsidRDefault="00063289" w:rsidP="00063289"/>
        </w:tc>
        <w:tc>
          <w:tcPr>
            <w:tcW w:w="426" w:type="dxa"/>
            <w:gridSpan w:val="2"/>
            <w:noWrap/>
            <w:vAlign w:val="center"/>
          </w:tcPr>
          <w:p w14:paraId="6F78FC6B" w14:textId="77777777" w:rsidR="00063289" w:rsidRPr="00063289" w:rsidRDefault="002350B5"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712D63">
              <w:fldChar w:fldCharType="separate"/>
            </w:r>
            <w:r>
              <w:fldChar w:fldCharType="end"/>
            </w:r>
            <w:bookmarkEnd w:id="0"/>
          </w:p>
        </w:tc>
        <w:tc>
          <w:tcPr>
            <w:tcW w:w="8657" w:type="dxa"/>
            <w:gridSpan w:val="8"/>
            <w:noWrap/>
            <w:vAlign w:val="center"/>
          </w:tcPr>
          <w:p w14:paraId="0F787A07" w14:textId="6E4E06B7" w:rsidR="00063289" w:rsidRPr="003C483F" w:rsidRDefault="00063289" w:rsidP="00816E96">
            <w:pPr>
              <w:tabs>
                <w:tab w:val="left" w:pos="397"/>
                <w:tab w:val="left" w:pos="3095"/>
              </w:tabs>
              <w:jc w:val="left"/>
              <w:rPr>
                <w:u w:val="single"/>
              </w:rPr>
            </w:pPr>
            <w:r w:rsidRPr="00063289">
              <w:t>am</w:t>
            </w:r>
            <w:r w:rsidR="001C3FD6">
              <w:t xml:space="preserve"> </w:t>
            </w:r>
            <w:r w:rsidR="00555309">
              <w:tab/>
            </w:r>
            <w:r w:rsidR="002935A4" w:rsidRPr="002935A4">
              <w:rPr>
                <w:b/>
                <w:bCs/>
              </w:rPr>
              <w:t>02</w:t>
            </w:r>
            <w:r w:rsidR="00816E96" w:rsidRPr="002935A4">
              <w:rPr>
                <w:b/>
                <w:bCs/>
              </w:rPr>
              <w:t>.</w:t>
            </w:r>
            <w:r w:rsidR="006E1F43">
              <w:rPr>
                <w:b/>
              </w:rPr>
              <w:t>1</w:t>
            </w:r>
            <w:r w:rsidR="002935A4">
              <w:rPr>
                <w:b/>
              </w:rPr>
              <w:t>1</w:t>
            </w:r>
            <w:r w:rsidR="002350B5" w:rsidRPr="00487B92">
              <w:rPr>
                <w:b/>
              </w:rPr>
              <w:t>.202</w:t>
            </w:r>
            <w:r w:rsidR="00D34D11">
              <w:rPr>
                <w:b/>
              </w:rPr>
              <w:t>6</w:t>
            </w:r>
            <w:proofErr w:type="gramStart"/>
            <w:r w:rsidR="004F6411" w:rsidRPr="003C483F">
              <w:rPr>
                <w:color w:val="808080"/>
                <w:u w:val="single"/>
              </w:rPr>
              <w:tab/>
            </w:r>
            <w:r w:rsidR="00C03428" w:rsidRPr="003C483F">
              <w:rPr>
                <w:color w:val="808080"/>
                <w:u w:val="single"/>
              </w:rPr>
              <w:t xml:space="preserve"> .</w:t>
            </w:r>
            <w:proofErr w:type="gramEnd"/>
          </w:p>
        </w:tc>
      </w:tr>
      <w:tr w:rsidR="00063289" w:rsidRPr="00063289" w14:paraId="586F411B" w14:textId="77777777" w:rsidTr="00F26BD7">
        <w:trPr>
          <w:trHeight w:val="284"/>
        </w:trPr>
        <w:tc>
          <w:tcPr>
            <w:tcW w:w="840" w:type="dxa"/>
            <w:gridSpan w:val="2"/>
            <w:vMerge/>
            <w:noWrap/>
            <w:tcMar>
              <w:left w:w="28" w:type="dxa"/>
            </w:tcMar>
            <w:vAlign w:val="center"/>
          </w:tcPr>
          <w:p w14:paraId="18780D02" w14:textId="77777777" w:rsidR="00063289" w:rsidRPr="00063289" w:rsidRDefault="00063289" w:rsidP="00063289"/>
        </w:tc>
        <w:tc>
          <w:tcPr>
            <w:tcW w:w="426" w:type="dxa"/>
            <w:gridSpan w:val="2"/>
            <w:noWrap/>
            <w:vAlign w:val="center"/>
          </w:tcPr>
          <w:p w14:paraId="5097B78E" w14:textId="77777777" w:rsidR="00063289" w:rsidRPr="00063289" w:rsidRDefault="00816E96" w:rsidP="003C483F">
            <w:pPr>
              <w:jc w:val="left"/>
            </w:pPr>
            <w:r>
              <w:fldChar w:fldCharType="begin">
                <w:ffData>
                  <w:name w:val=""/>
                  <w:enabled w:val="0"/>
                  <w:calcOnExit w:val="0"/>
                  <w:checkBox>
                    <w:size w:val="18"/>
                    <w:default w:val="1"/>
                  </w:checkBox>
                </w:ffData>
              </w:fldChar>
            </w:r>
            <w:r>
              <w:instrText xml:space="preserve"> FORMCHECKBOX </w:instrText>
            </w:r>
            <w:r w:rsidR="00712D63">
              <w:fldChar w:fldCharType="separate"/>
            </w:r>
            <w:r>
              <w:fldChar w:fldCharType="end"/>
            </w:r>
          </w:p>
        </w:tc>
        <w:tc>
          <w:tcPr>
            <w:tcW w:w="8657" w:type="dxa"/>
            <w:gridSpan w:val="8"/>
            <w:noWrap/>
            <w:vAlign w:val="center"/>
          </w:tcPr>
          <w:p w14:paraId="67699468" w14:textId="77777777" w:rsidR="00063289" w:rsidRPr="00063289" w:rsidRDefault="00063289" w:rsidP="00816E96">
            <w:pPr>
              <w:tabs>
                <w:tab w:val="left" w:pos="1592"/>
              </w:tabs>
              <w:jc w:val="left"/>
            </w:pPr>
            <w:r w:rsidRPr="00063289">
              <w:t xml:space="preserve">spätestens </w:t>
            </w:r>
            <w:r w:rsidR="004F6411" w:rsidRPr="003C483F">
              <w:rPr>
                <w:color w:val="808080"/>
                <w:u w:val="single"/>
              </w:rPr>
              <w:tab/>
            </w:r>
            <w:r w:rsidR="00816E96" w:rsidRPr="00816E96">
              <w:rPr>
                <w:b/>
                <w:u w:val="single"/>
              </w:rPr>
              <w:t>20</w:t>
            </w:r>
            <w:r w:rsidR="004F6411" w:rsidRPr="003C483F">
              <w:rPr>
                <w:color w:val="808080"/>
                <w:u w:val="single"/>
              </w:rPr>
              <w:tab/>
              <w:t xml:space="preserve"> </w:t>
            </w:r>
            <w:r w:rsidRPr="00063289">
              <w:t>Werktage nach Zugang des Auftragsschreibens.</w:t>
            </w:r>
          </w:p>
        </w:tc>
      </w:tr>
      <w:tr w:rsidR="00063289" w:rsidRPr="00063289" w14:paraId="6559DAEC" w14:textId="77777777" w:rsidTr="00F26BD7">
        <w:trPr>
          <w:trHeight w:val="284"/>
        </w:trPr>
        <w:tc>
          <w:tcPr>
            <w:tcW w:w="840" w:type="dxa"/>
            <w:gridSpan w:val="2"/>
            <w:vMerge/>
            <w:noWrap/>
            <w:tcMar>
              <w:left w:w="28" w:type="dxa"/>
            </w:tcMar>
            <w:vAlign w:val="center"/>
          </w:tcPr>
          <w:p w14:paraId="3F219528" w14:textId="77777777" w:rsidR="00063289" w:rsidRPr="00063289" w:rsidRDefault="00063289" w:rsidP="00063289"/>
        </w:tc>
        <w:tc>
          <w:tcPr>
            <w:tcW w:w="426" w:type="dxa"/>
            <w:gridSpan w:val="2"/>
            <w:noWrap/>
            <w:vAlign w:val="center"/>
          </w:tcPr>
          <w:p w14:paraId="0663EC09"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657" w:type="dxa"/>
            <w:gridSpan w:val="8"/>
            <w:noWrap/>
            <w:vAlign w:val="center"/>
          </w:tcPr>
          <w:p w14:paraId="4262DA34"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proofErr w:type="gramStart"/>
            <w:r w:rsidR="004F6411" w:rsidRPr="003C483F">
              <w:rPr>
                <w:color w:val="808080"/>
                <w:u w:val="single"/>
              </w:rPr>
              <w:tab/>
            </w:r>
            <w:r w:rsidR="004F6411">
              <w:t xml:space="preserve"> </w:t>
            </w:r>
            <w:r>
              <w:t>,</w:t>
            </w:r>
            <w:r w:rsidR="00063289" w:rsidRPr="00063289">
              <w:t>spätestens</w:t>
            </w:r>
            <w:proofErr w:type="gramEnd"/>
            <w:r w:rsidR="00063289" w:rsidRPr="00063289">
              <w:t xml:space="preserve"> am letzten Werktag dieser KW.</w:t>
            </w:r>
          </w:p>
        </w:tc>
      </w:tr>
      <w:tr w:rsidR="00063289" w:rsidRPr="00063289" w14:paraId="3420F708" w14:textId="77777777" w:rsidTr="00F26BD7">
        <w:trPr>
          <w:trHeight w:val="284"/>
        </w:trPr>
        <w:tc>
          <w:tcPr>
            <w:tcW w:w="840" w:type="dxa"/>
            <w:gridSpan w:val="2"/>
            <w:vMerge/>
            <w:noWrap/>
            <w:tcMar>
              <w:left w:w="28" w:type="dxa"/>
            </w:tcMar>
            <w:vAlign w:val="center"/>
          </w:tcPr>
          <w:p w14:paraId="43308E5D" w14:textId="77777777" w:rsidR="00063289" w:rsidRPr="00063289" w:rsidRDefault="00063289" w:rsidP="00063289"/>
        </w:tc>
        <w:tc>
          <w:tcPr>
            <w:tcW w:w="426" w:type="dxa"/>
            <w:gridSpan w:val="2"/>
            <w:noWrap/>
          </w:tcPr>
          <w:p w14:paraId="38D25E93"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657" w:type="dxa"/>
            <w:gridSpan w:val="8"/>
            <w:noWrap/>
            <w:vAlign w:val="center"/>
          </w:tcPr>
          <w:p w14:paraId="7983109B"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1C5FECA8" w14:textId="77777777" w:rsidTr="00F26BD7">
        <w:trPr>
          <w:trHeight w:val="284"/>
        </w:trPr>
        <w:tc>
          <w:tcPr>
            <w:tcW w:w="840" w:type="dxa"/>
            <w:gridSpan w:val="2"/>
            <w:vMerge/>
            <w:noWrap/>
            <w:tcMar>
              <w:left w:w="28" w:type="dxa"/>
            </w:tcMar>
            <w:vAlign w:val="center"/>
          </w:tcPr>
          <w:p w14:paraId="6FB1B6F5" w14:textId="77777777" w:rsidR="00063289" w:rsidRPr="00063289" w:rsidRDefault="00063289" w:rsidP="00063289"/>
        </w:tc>
        <w:tc>
          <w:tcPr>
            <w:tcW w:w="426" w:type="dxa"/>
            <w:gridSpan w:val="2"/>
            <w:noWrap/>
            <w:vAlign w:val="center"/>
          </w:tcPr>
          <w:p w14:paraId="0FC4D908" w14:textId="77777777" w:rsidR="00063289" w:rsidRPr="00063289" w:rsidRDefault="00063289" w:rsidP="003C483F">
            <w:pPr>
              <w:jc w:val="left"/>
            </w:pPr>
          </w:p>
        </w:tc>
        <w:tc>
          <w:tcPr>
            <w:tcW w:w="8657" w:type="dxa"/>
            <w:gridSpan w:val="8"/>
            <w:noWrap/>
            <w:vAlign w:val="center"/>
          </w:tcPr>
          <w:p w14:paraId="0DC6BD7C"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39BEB81D" w14:textId="77777777" w:rsidTr="00F26BD7">
        <w:trPr>
          <w:trHeight w:val="284"/>
        </w:trPr>
        <w:tc>
          <w:tcPr>
            <w:tcW w:w="840" w:type="dxa"/>
            <w:gridSpan w:val="2"/>
            <w:vMerge/>
            <w:noWrap/>
            <w:tcMar>
              <w:left w:w="28" w:type="dxa"/>
            </w:tcMar>
            <w:vAlign w:val="center"/>
          </w:tcPr>
          <w:p w14:paraId="27069BC2" w14:textId="77777777" w:rsidR="00063289" w:rsidRPr="00063289" w:rsidRDefault="00063289" w:rsidP="00063289"/>
        </w:tc>
        <w:tc>
          <w:tcPr>
            <w:tcW w:w="426" w:type="dxa"/>
            <w:gridSpan w:val="2"/>
            <w:noWrap/>
            <w:vAlign w:val="center"/>
          </w:tcPr>
          <w:p w14:paraId="43923A31"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712D63">
              <w:fldChar w:fldCharType="separate"/>
            </w:r>
            <w:r w:rsidRPr="00063289">
              <w:fldChar w:fldCharType="end"/>
            </w:r>
            <w:bookmarkEnd w:id="1"/>
          </w:p>
        </w:tc>
        <w:tc>
          <w:tcPr>
            <w:tcW w:w="8657" w:type="dxa"/>
            <w:gridSpan w:val="8"/>
            <w:noWrap/>
            <w:vAlign w:val="center"/>
          </w:tcPr>
          <w:p w14:paraId="5BCF4609"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35C6F65" w14:textId="77777777" w:rsidTr="00F26BD7">
        <w:trPr>
          <w:trHeight w:val="284"/>
        </w:trPr>
        <w:tc>
          <w:tcPr>
            <w:tcW w:w="840" w:type="dxa"/>
            <w:gridSpan w:val="2"/>
            <w:vMerge w:val="restart"/>
            <w:noWrap/>
            <w:tcMar>
              <w:left w:w="28" w:type="dxa"/>
            </w:tcMar>
            <w:vAlign w:val="center"/>
          </w:tcPr>
          <w:p w14:paraId="64A9F924" w14:textId="77777777" w:rsidR="00063289" w:rsidRPr="00063289" w:rsidRDefault="00063289" w:rsidP="00063289"/>
        </w:tc>
        <w:tc>
          <w:tcPr>
            <w:tcW w:w="9083" w:type="dxa"/>
            <w:gridSpan w:val="10"/>
            <w:noWrap/>
            <w:vAlign w:val="center"/>
          </w:tcPr>
          <w:p w14:paraId="67C7B44A" w14:textId="77777777" w:rsidR="00063289" w:rsidRPr="00063289" w:rsidRDefault="00063289" w:rsidP="003C483F">
            <w:pPr>
              <w:jc w:val="left"/>
            </w:pPr>
            <w:r w:rsidRPr="00063289">
              <w:t>Die Leistung ist zu vollenden (abnahmereif fertig zu stellen)</w:t>
            </w:r>
          </w:p>
        </w:tc>
      </w:tr>
      <w:tr w:rsidR="00063289" w:rsidRPr="00063289" w14:paraId="54A43BE0" w14:textId="77777777" w:rsidTr="00F26BD7">
        <w:trPr>
          <w:trHeight w:val="284"/>
        </w:trPr>
        <w:tc>
          <w:tcPr>
            <w:tcW w:w="840" w:type="dxa"/>
            <w:gridSpan w:val="2"/>
            <w:vMerge/>
            <w:noWrap/>
            <w:tcMar>
              <w:left w:w="28" w:type="dxa"/>
            </w:tcMar>
            <w:vAlign w:val="center"/>
          </w:tcPr>
          <w:p w14:paraId="3C2A60D7" w14:textId="77777777" w:rsidR="00063289" w:rsidRPr="00063289" w:rsidRDefault="00063289" w:rsidP="00063289"/>
        </w:tc>
        <w:tc>
          <w:tcPr>
            <w:tcW w:w="426" w:type="dxa"/>
            <w:gridSpan w:val="2"/>
            <w:noWrap/>
            <w:vAlign w:val="center"/>
          </w:tcPr>
          <w:p w14:paraId="40D1E85B" w14:textId="1D317951" w:rsidR="00063289" w:rsidRPr="00063289" w:rsidRDefault="00AB13C5"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712D63">
              <w:fldChar w:fldCharType="separate"/>
            </w:r>
            <w:r>
              <w:fldChar w:fldCharType="end"/>
            </w:r>
            <w:bookmarkEnd w:id="2"/>
          </w:p>
        </w:tc>
        <w:tc>
          <w:tcPr>
            <w:tcW w:w="8657" w:type="dxa"/>
            <w:gridSpan w:val="8"/>
            <w:noWrap/>
            <w:vAlign w:val="center"/>
          </w:tcPr>
          <w:p w14:paraId="4FCBB324" w14:textId="645FD706" w:rsidR="00063289" w:rsidRPr="00063289" w:rsidRDefault="00063289" w:rsidP="002350B5">
            <w:pPr>
              <w:tabs>
                <w:tab w:val="left" w:pos="397"/>
                <w:tab w:val="left" w:pos="2835"/>
              </w:tabs>
              <w:jc w:val="left"/>
            </w:pPr>
            <w:r w:rsidRPr="00063289">
              <w:t>am</w:t>
            </w:r>
            <w:r w:rsidR="004F6411">
              <w:t xml:space="preserve"> </w:t>
            </w:r>
            <w:r w:rsidR="00AB13C5">
              <w:rPr>
                <w:b/>
                <w:bCs/>
                <w:color w:val="808080"/>
                <w:u w:val="single"/>
              </w:rPr>
              <w:t xml:space="preserve">    </w:t>
            </w:r>
            <w:r w:rsidR="002935A4">
              <w:rPr>
                <w:b/>
                <w:bCs/>
                <w:u w:val="single"/>
              </w:rPr>
              <w:t>23</w:t>
            </w:r>
            <w:r w:rsidR="00AB13C5" w:rsidRPr="008550B4">
              <w:rPr>
                <w:b/>
                <w:bCs/>
                <w:u w:val="single"/>
              </w:rPr>
              <w:t>.</w:t>
            </w:r>
            <w:r w:rsidR="006E1F43">
              <w:rPr>
                <w:b/>
                <w:bCs/>
                <w:u w:val="single"/>
              </w:rPr>
              <w:t>1</w:t>
            </w:r>
            <w:r w:rsidR="002935A4">
              <w:rPr>
                <w:b/>
                <w:bCs/>
                <w:u w:val="single"/>
              </w:rPr>
              <w:t>2</w:t>
            </w:r>
            <w:r w:rsidR="00AB13C5" w:rsidRPr="008550B4">
              <w:rPr>
                <w:b/>
                <w:bCs/>
                <w:u w:val="single"/>
              </w:rPr>
              <w:t>.202</w:t>
            </w:r>
            <w:r w:rsidR="006E1F43">
              <w:rPr>
                <w:b/>
                <w:bCs/>
                <w:u w:val="single"/>
              </w:rPr>
              <w:t>7</w:t>
            </w:r>
            <w:proofErr w:type="gramStart"/>
            <w:r w:rsidR="004F6411" w:rsidRPr="00E144ED">
              <w:rPr>
                <w:b/>
                <w:bCs/>
                <w:color w:val="808080"/>
                <w:u w:val="single"/>
              </w:rPr>
              <w:tab/>
            </w:r>
            <w:r w:rsidR="00291B3F" w:rsidRPr="003C483F">
              <w:rPr>
                <w:color w:val="808080"/>
                <w:u w:val="single"/>
              </w:rPr>
              <w:t xml:space="preserve"> </w:t>
            </w:r>
            <w:r w:rsidR="00291B3F" w:rsidRPr="003C483F">
              <w:rPr>
                <w:color w:val="808080"/>
              </w:rPr>
              <w:t>.</w:t>
            </w:r>
            <w:proofErr w:type="gramEnd"/>
          </w:p>
        </w:tc>
      </w:tr>
      <w:tr w:rsidR="00082054" w:rsidRPr="00063289" w14:paraId="1542351C" w14:textId="77777777" w:rsidTr="00F26BD7">
        <w:trPr>
          <w:trHeight w:val="284"/>
        </w:trPr>
        <w:tc>
          <w:tcPr>
            <w:tcW w:w="840" w:type="dxa"/>
            <w:gridSpan w:val="2"/>
            <w:noWrap/>
            <w:tcMar>
              <w:left w:w="28" w:type="dxa"/>
            </w:tcMar>
            <w:vAlign w:val="center"/>
          </w:tcPr>
          <w:p w14:paraId="3B99EB60" w14:textId="77777777" w:rsidR="00082054" w:rsidRPr="00063289" w:rsidRDefault="00082054" w:rsidP="00257739"/>
        </w:tc>
        <w:tc>
          <w:tcPr>
            <w:tcW w:w="426" w:type="dxa"/>
            <w:gridSpan w:val="2"/>
            <w:noWrap/>
          </w:tcPr>
          <w:p w14:paraId="1AE7840A"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657" w:type="dxa"/>
            <w:gridSpan w:val="8"/>
            <w:noWrap/>
            <w:vAlign w:val="center"/>
          </w:tcPr>
          <w:p w14:paraId="3EC13605"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476BBC4F" w14:textId="77777777" w:rsidTr="00F26BD7">
        <w:trPr>
          <w:trHeight w:val="284"/>
        </w:trPr>
        <w:tc>
          <w:tcPr>
            <w:tcW w:w="840" w:type="dxa"/>
            <w:gridSpan w:val="2"/>
            <w:noWrap/>
            <w:tcMar>
              <w:left w:w="28" w:type="dxa"/>
            </w:tcMar>
            <w:vAlign w:val="center"/>
          </w:tcPr>
          <w:p w14:paraId="27FC3E1A" w14:textId="77777777" w:rsidR="00082054" w:rsidRPr="00063289" w:rsidRDefault="00082054" w:rsidP="00063289"/>
        </w:tc>
        <w:tc>
          <w:tcPr>
            <w:tcW w:w="426" w:type="dxa"/>
            <w:gridSpan w:val="2"/>
            <w:noWrap/>
            <w:vAlign w:val="center"/>
          </w:tcPr>
          <w:p w14:paraId="12E73780" w14:textId="34BE7B0B" w:rsidR="00082054" w:rsidRPr="00063289" w:rsidRDefault="00AB13C5" w:rsidP="003C483F">
            <w:pPr>
              <w:jc w:val="left"/>
            </w:pPr>
            <w:r>
              <w:fldChar w:fldCharType="begin">
                <w:ffData>
                  <w:name w:val=""/>
                  <w:enabled w:val="0"/>
                  <w:calcOnExit w:val="0"/>
                  <w:checkBox>
                    <w:size w:val="18"/>
                    <w:default w:val="0"/>
                  </w:checkBox>
                </w:ffData>
              </w:fldChar>
            </w:r>
            <w:r>
              <w:instrText xml:space="preserve"> FORMCHECKBOX </w:instrText>
            </w:r>
            <w:r w:rsidR="00712D63">
              <w:fldChar w:fldCharType="separate"/>
            </w:r>
            <w:r>
              <w:fldChar w:fldCharType="end"/>
            </w:r>
          </w:p>
        </w:tc>
        <w:tc>
          <w:tcPr>
            <w:tcW w:w="8657" w:type="dxa"/>
            <w:gridSpan w:val="8"/>
            <w:noWrap/>
            <w:vAlign w:val="center"/>
          </w:tcPr>
          <w:p w14:paraId="4B48EAFD" w14:textId="62EB38F8" w:rsidR="00082054" w:rsidRPr="00063289" w:rsidRDefault="001C3FD6" w:rsidP="00816E96">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proofErr w:type="gramStart"/>
            <w:r w:rsidR="004F6411" w:rsidRPr="003C483F">
              <w:rPr>
                <w:color w:val="808080"/>
                <w:u w:val="single"/>
              </w:rPr>
              <w:tab/>
              <w:t xml:space="preserve"> </w:t>
            </w:r>
            <w:r w:rsidR="00291B3F" w:rsidRPr="003C483F">
              <w:rPr>
                <w:color w:val="808080"/>
              </w:rPr>
              <w:t>,</w:t>
            </w:r>
            <w:proofErr w:type="gramEnd"/>
            <w:r w:rsidR="00291B3F" w:rsidRPr="003C483F">
              <w:rPr>
                <w:color w:val="808080"/>
              </w:rPr>
              <w:t xml:space="preserve"> </w:t>
            </w:r>
            <w:r w:rsidR="00082054" w:rsidRPr="00063289">
              <w:t>spätestens am letzten Werktag dieser KW.</w:t>
            </w:r>
          </w:p>
        </w:tc>
      </w:tr>
      <w:tr w:rsidR="00082054" w:rsidRPr="00063289" w14:paraId="20B7001B" w14:textId="77777777" w:rsidTr="00F26BD7">
        <w:trPr>
          <w:trHeight w:val="284"/>
        </w:trPr>
        <w:tc>
          <w:tcPr>
            <w:tcW w:w="840" w:type="dxa"/>
            <w:gridSpan w:val="2"/>
            <w:noWrap/>
            <w:tcMar>
              <w:left w:w="28" w:type="dxa"/>
            </w:tcMar>
            <w:vAlign w:val="center"/>
          </w:tcPr>
          <w:p w14:paraId="0B23F8B8" w14:textId="77777777" w:rsidR="00082054" w:rsidRPr="00063289" w:rsidRDefault="00082054" w:rsidP="00063289"/>
        </w:tc>
        <w:tc>
          <w:tcPr>
            <w:tcW w:w="426" w:type="dxa"/>
            <w:gridSpan w:val="2"/>
            <w:noWrap/>
            <w:vAlign w:val="center"/>
          </w:tcPr>
          <w:p w14:paraId="7E097266"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00712D63">
              <w:fldChar w:fldCharType="separate"/>
            </w:r>
            <w:r w:rsidRPr="00063289">
              <w:fldChar w:fldCharType="end"/>
            </w:r>
            <w:bookmarkEnd w:id="3"/>
          </w:p>
        </w:tc>
        <w:tc>
          <w:tcPr>
            <w:tcW w:w="8657" w:type="dxa"/>
            <w:gridSpan w:val="8"/>
            <w:noWrap/>
            <w:vAlign w:val="center"/>
          </w:tcPr>
          <w:p w14:paraId="4B769ECD" w14:textId="77777777" w:rsidR="00082054" w:rsidRPr="00063289" w:rsidRDefault="00082054" w:rsidP="003C483F">
            <w:pPr>
              <w:jc w:val="left"/>
            </w:pPr>
            <w:r w:rsidRPr="00063289">
              <w:t>in der im beigefügten Bauzeitenplan ausgewiesenen Fertigstellungsfrist.</w:t>
            </w:r>
          </w:p>
        </w:tc>
      </w:tr>
      <w:tr w:rsidR="00082054" w:rsidRPr="00063289" w14:paraId="3B1B9851" w14:textId="77777777" w:rsidTr="00AD3902">
        <w:trPr>
          <w:trHeight w:val="284"/>
        </w:trPr>
        <w:tc>
          <w:tcPr>
            <w:tcW w:w="9923" w:type="dxa"/>
            <w:gridSpan w:val="12"/>
            <w:noWrap/>
            <w:tcMar>
              <w:left w:w="28" w:type="dxa"/>
            </w:tcMar>
            <w:vAlign w:val="center"/>
          </w:tcPr>
          <w:p w14:paraId="278BD949"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4970581F" w14:textId="77777777" w:rsidTr="00F26BD7">
        <w:trPr>
          <w:trHeight w:val="284"/>
        </w:trPr>
        <w:tc>
          <w:tcPr>
            <w:tcW w:w="840" w:type="dxa"/>
            <w:gridSpan w:val="2"/>
            <w:noWrap/>
            <w:tcMar>
              <w:left w:w="28" w:type="dxa"/>
            </w:tcMar>
            <w:vAlign w:val="center"/>
          </w:tcPr>
          <w:p w14:paraId="2CAF2A40" w14:textId="77777777" w:rsidR="00082054" w:rsidRPr="00063289" w:rsidRDefault="00082054" w:rsidP="00063289"/>
        </w:tc>
        <w:tc>
          <w:tcPr>
            <w:tcW w:w="426" w:type="dxa"/>
            <w:gridSpan w:val="2"/>
            <w:noWrap/>
            <w:vAlign w:val="center"/>
          </w:tcPr>
          <w:p w14:paraId="56F4B663"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712D63">
              <w:fldChar w:fldCharType="separate"/>
            </w:r>
            <w:r w:rsidRPr="00063289">
              <w:fldChar w:fldCharType="end"/>
            </w:r>
            <w:bookmarkEnd w:id="4"/>
          </w:p>
        </w:tc>
        <w:tc>
          <w:tcPr>
            <w:tcW w:w="8657" w:type="dxa"/>
            <w:gridSpan w:val="8"/>
            <w:noWrap/>
            <w:vAlign w:val="center"/>
          </w:tcPr>
          <w:p w14:paraId="0505C557" w14:textId="77777777" w:rsidR="00082054" w:rsidRPr="00063289" w:rsidRDefault="00082054" w:rsidP="003C483F">
            <w:pPr>
              <w:jc w:val="left"/>
            </w:pPr>
            <w:r w:rsidRPr="00063289">
              <w:t>vorstehende Frist für den Ausführungsbeginn</w:t>
            </w:r>
          </w:p>
        </w:tc>
      </w:tr>
      <w:tr w:rsidR="00082054" w:rsidRPr="00063289" w14:paraId="01C21C2A" w14:textId="77777777" w:rsidTr="00F26BD7">
        <w:trPr>
          <w:trHeight w:val="284"/>
        </w:trPr>
        <w:tc>
          <w:tcPr>
            <w:tcW w:w="840" w:type="dxa"/>
            <w:gridSpan w:val="2"/>
            <w:noWrap/>
            <w:tcMar>
              <w:left w:w="28" w:type="dxa"/>
            </w:tcMar>
            <w:vAlign w:val="center"/>
          </w:tcPr>
          <w:p w14:paraId="75F17BF8" w14:textId="77777777" w:rsidR="00082054" w:rsidRPr="00063289" w:rsidRDefault="00082054" w:rsidP="00063289"/>
        </w:tc>
        <w:tc>
          <w:tcPr>
            <w:tcW w:w="426" w:type="dxa"/>
            <w:gridSpan w:val="2"/>
            <w:noWrap/>
            <w:vAlign w:val="center"/>
          </w:tcPr>
          <w:p w14:paraId="4C2DC9B6"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712D63">
              <w:fldChar w:fldCharType="separate"/>
            </w:r>
            <w:r w:rsidRPr="00063289">
              <w:fldChar w:fldCharType="end"/>
            </w:r>
          </w:p>
        </w:tc>
        <w:tc>
          <w:tcPr>
            <w:tcW w:w="8657" w:type="dxa"/>
            <w:gridSpan w:val="8"/>
            <w:noWrap/>
            <w:vAlign w:val="center"/>
          </w:tcPr>
          <w:p w14:paraId="13A02542" w14:textId="77777777" w:rsidR="00082054" w:rsidRPr="00063289" w:rsidRDefault="00082054" w:rsidP="003C483F">
            <w:pPr>
              <w:jc w:val="left"/>
            </w:pPr>
            <w:r w:rsidRPr="00063289">
              <w:t>vorstehende Frist für die Vollendung (abnahmereife Fertigstellung) der Leistung</w:t>
            </w:r>
          </w:p>
        </w:tc>
      </w:tr>
      <w:tr w:rsidR="00CF0301" w:rsidRPr="00063289" w14:paraId="1C539BBF" w14:textId="77777777" w:rsidTr="001257C6">
        <w:trPr>
          <w:trHeight w:val="284"/>
        </w:trPr>
        <w:tc>
          <w:tcPr>
            <w:tcW w:w="840" w:type="dxa"/>
            <w:gridSpan w:val="2"/>
            <w:noWrap/>
            <w:tcMar>
              <w:left w:w="28" w:type="dxa"/>
            </w:tcMar>
            <w:vAlign w:val="center"/>
          </w:tcPr>
          <w:p w14:paraId="0EBF19CE" w14:textId="77777777" w:rsidR="00CF0301" w:rsidRPr="00063289" w:rsidRDefault="00CF0301" w:rsidP="00CF0301"/>
        </w:tc>
        <w:tc>
          <w:tcPr>
            <w:tcW w:w="426" w:type="dxa"/>
            <w:gridSpan w:val="2"/>
            <w:noWrap/>
            <w:vAlign w:val="bottom"/>
          </w:tcPr>
          <w:p w14:paraId="544D9D33" w14:textId="501B4302" w:rsidR="00CF0301" w:rsidRPr="00063289" w:rsidRDefault="00CF0301" w:rsidP="00CF0301">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657" w:type="dxa"/>
            <w:gridSpan w:val="8"/>
            <w:noWrap/>
            <w:vAlign w:val="center"/>
          </w:tcPr>
          <w:p w14:paraId="40948232" w14:textId="77777777" w:rsidR="00CF0301" w:rsidRPr="00254D50" w:rsidRDefault="00CF0301" w:rsidP="00CF0301">
            <w:pPr>
              <w:jc w:val="left"/>
            </w:pPr>
            <w:r w:rsidRPr="00254D50">
              <w:t>folgende als Vertragsfrist vereinbarte Einzelfristen</w:t>
            </w:r>
          </w:p>
        </w:tc>
      </w:tr>
      <w:tr w:rsidR="00CF0301" w:rsidRPr="00063289" w14:paraId="378ED5C5" w14:textId="77777777" w:rsidTr="00EA0514">
        <w:trPr>
          <w:trHeight w:val="284"/>
        </w:trPr>
        <w:tc>
          <w:tcPr>
            <w:tcW w:w="840" w:type="dxa"/>
            <w:gridSpan w:val="2"/>
            <w:noWrap/>
            <w:tcMar>
              <w:left w:w="28" w:type="dxa"/>
            </w:tcMar>
            <w:vAlign w:val="center"/>
          </w:tcPr>
          <w:p w14:paraId="4E8AB139" w14:textId="77777777" w:rsidR="00CF0301" w:rsidRPr="00063289" w:rsidRDefault="00CF0301" w:rsidP="00CF0301"/>
        </w:tc>
        <w:tc>
          <w:tcPr>
            <w:tcW w:w="426" w:type="dxa"/>
            <w:gridSpan w:val="2"/>
            <w:noWrap/>
            <w:vAlign w:val="center"/>
          </w:tcPr>
          <w:p w14:paraId="39BDB272" w14:textId="77777777" w:rsidR="00CF0301" w:rsidRPr="00063289" w:rsidRDefault="00CF0301" w:rsidP="00CF0301">
            <w:pPr>
              <w:jc w:val="left"/>
            </w:pPr>
          </w:p>
        </w:tc>
        <w:tc>
          <w:tcPr>
            <w:tcW w:w="358" w:type="dxa"/>
            <w:gridSpan w:val="2"/>
            <w:noWrap/>
            <w:vAlign w:val="bottom"/>
          </w:tcPr>
          <w:p w14:paraId="3D7397FB" w14:textId="693694BD" w:rsidR="00CF0301" w:rsidRPr="00254D50" w:rsidRDefault="00CF0301" w:rsidP="00CF0301">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299" w:type="dxa"/>
            <w:gridSpan w:val="6"/>
            <w:noWrap/>
            <w:vAlign w:val="center"/>
          </w:tcPr>
          <w:p w14:paraId="169A467D" w14:textId="77777777" w:rsidR="00CF0301" w:rsidRPr="00254D50" w:rsidRDefault="00CF0301" w:rsidP="00CF0301">
            <w:pPr>
              <w:jc w:val="left"/>
            </w:pPr>
            <w:r w:rsidRPr="00254D50">
              <w:t>aus dem beigefügten Bauzeitenplan:</w:t>
            </w:r>
          </w:p>
        </w:tc>
      </w:tr>
      <w:tr w:rsidR="00CE5894" w:rsidRPr="00063289" w14:paraId="7AB926D3" w14:textId="77777777" w:rsidTr="00F26BD7">
        <w:trPr>
          <w:trHeight w:val="284"/>
        </w:trPr>
        <w:tc>
          <w:tcPr>
            <w:tcW w:w="840" w:type="dxa"/>
            <w:gridSpan w:val="2"/>
            <w:noWrap/>
            <w:tcMar>
              <w:left w:w="28" w:type="dxa"/>
            </w:tcMar>
            <w:vAlign w:val="center"/>
          </w:tcPr>
          <w:p w14:paraId="7DABAE6B" w14:textId="77777777" w:rsidR="00082054" w:rsidRPr="00063289" w:rsidRDefault="00082054" w:rsidP="00063289"/>
        </w:tc>
        <w:tc>
          <w:tcPr>
            <w:tcW w:w="426" w:type="dxa"/>
            <w:gridSpan w:val="2"/>
            <w:noWrap/>
            <w:vAlign w:val="center"/>
          </w:tcPr>
          <w:p w14:paraId="3E4F467E" w14:textId="77777777" w:rsidR="00082054" w:rsidRPr="00063289" w:rsidRDefault="00082054" w:rsidP="003C483F">
            <w:pPr>
              <w:jc w:val="left"/>
            </w:pPr>
          </w:p>
        </w:tc>
        <w:tc>
          <w:tcPr>
            <w:tcW w:w="358" w:type="dxa"/>
            <w:gridSpan w:val="2"/>
            <w:noWrap/>
            <w:vAlign w:val="center"/>
          </w:tcPr>
          <w:p w14:paraId="025020ED" w14:textId="77777777" w:rsidR="00082054" w:rsidRPr="00063289" w:rsidRDefault="00082054" w:rsidP="003C483F">
            <w:pPr>
              <w:jc w:val="left"/>
            </w:pPr>
          </w:p>
        </w:tc>
        <w:tc>
          <w:tcPr>
            <w:tcW w:w="8299" w:type="dxa"/>
            <w:gridSpan w:val="6"/>
            <w:noWrap/>
            <w:vAlign w:val="center"/>
          </w:tcPr>
          <w:p w14:paraId="570BCCB5" w14:textId="40E67E17" w:rsidR="00082054" w:rsidRPr="00063289" w:rsidRDefault="00082054" w:rsidP="003C483F">
            <w:pPr>
              <w:jc w:val="left"/>
            </w:pPr>
          </w:p>
        </w:tc>
      </w:tr>
      <w:tr w:rsidR="004F6411" w:rsidRPr="00063289" w14:paraId="034C03D8" w14:textId="77777777" w:rsidTr="00F26BD7">
        <w:trPr>
          <w:trHeight w:val="284"/>
        </w:trPr>
        <w:tc>
          <w:tcPr>
            <w:tcW w:w="840" w:type="dxa"/>
            <w:gridSpan w:val="2"/>
            <w:noWrap/>
            <w:tcMar>
              <w:left w:w="28" w:type="dxa"/>
            </w:tcMar>
            <w:vAlign w:val="center"/>
          </w:tcPr>
          <w:p w14:paraId="510EE737" w14:textId="77777777" w:rsidR="00082054" w:rsidRPr="00063289" w:rsidRDefault="00082054" w:rsidP="00063289"/>
        </w:tc>
        <w:tc>
          <w:tcPr>
            <w:tcW w:w="426" w:type="dxa"/>
            <w:gridSpan w:val="2"/>
            <w:noWrap/>
            <w:vAlign w:val="center"/>
          </w:tcPr>
          <w:p w14:paraId="43C90691" w14:textId="77777777" w:rsidR="00082054" w:rsidRPr="00063289" w:rsidRDefault="00082054" w:rsidP="003C483F">
            <w:pPr>
              <w:jc w:val="left"/>
            </w:pPr>
          </w:p>
        </w:tc>
        <w:tc>
          <w:tcPr>
            <w:tcW w:w="358" w:type="dxa"/>
            <w:gridSpan w:val="2"/>
            <w:noWrap/>
            <w:vAlign w:val="bottom"/>
          </w:tcPr>
          <w:p w14:paraId="120DBD7F"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712D63">
              <w:fldChar w:fldCharType="separate"/>
            </w:r>
            <w:r w:rsidRPr="00063289">
              <w:fldChar w:fldCharType="end"/>
            </w:r>
          </w:p>
        </w:tc>
        <w:tc>
          <w:tcPr>
            <w:tcW w:w="8299" w:type="dxa"/>
            <w:gridSpan w:val="6"/>
            <w:noWrap/>
            <w:vAlign w:val="bottom"/>
          </w:tcPr>
          <w:p w14:paraId="342B7C4A" w14:textId="77777777" w:rsidR="00082054" w:rsidRPr="00063289" w:rsidRDefault="00082054">
            <w:pPr>
              <w:jc w:val="left"/>
            </w:pPr>
          </w:p>
        </w:tc>
      </w:tr>
      <w:tr w:rsidR="00841385" w:rsidRPr="00063289" w14:paraId="75E68D7A" w14:textId="77777777" w:rsidTr="00927DB1">
        <w:trPr>
          <w:trHeight w:val="284"/>
        </w:trPr>
        <w:tc>
          <w:tcPr>
            <w:tcW w:w="9923" w:type="dxa"/>
            <w:gridSpan w:val="12"/>
            <w:noWrap/>
            <w:tcMar>
              <w:left w:w="28" w:type="dxa"/>
            </w:tcMar>
            <w:vAlign w:val="center"/>
          </w:tcPr>
          <w:p w14:paraId="163C2A99" w14:textId="77777777" w:rsidR="00841385" w:rsidRDefault="00841385" w:rsidP="00CF0301">
            <w:pPr>
              <w:pStyle w:val="berschrift2"/>
              <w:numPr>
                <w:ilvl w:val="0"/>
                <w:numId w:val="0"/>
              </w:numPr>
              <w:ind w:left="851" w:hanging="851"/>
            </w:pPr>
            <w:r>
              <w:br w:type="page"/>
            </w:r>
          </w:p>
          <w:p w14:paraId="1D3ADABF" w14:textId="77777777" w:rsidR="00841385" w:rsidRPr="00063289" w:rsidRDefault="00841385" w:rsidP="00927DB1">
            <w:pPr>
              <w:pStyle w:val="berschrift2"/>
            </w:pPr>
            <w:r>
              <w:t>Ändern sich während der Vertragsdurchführung die Vertragsfristen durch Vereinbarung oder gemäß §6 Abs.2 VOB/B, treten diese an die Stelle der ursprünglich</w:t>
            </w:r>
            <w:r w:rsidR="00ED4EBE">
              <w:t xml:space="preserve"> vereinbarten Frist.</w:t>
            </w:r>
          </w:p>
        </w:tc>
      </w:tr>
      <w:tr w:rsidR="004F6411" w:rsidRPr="003C483F" w14:paraId="41C9A00C" w14:textId="77777777" w:rsidTr="00F26BD7">
        <w:trPr>
          <w:trHeight w:val="284"/>
        </w:trPr>
        <w:tc>
          <w:tcPr>
            <w:tcW w:w="840" w:type="dxa"/>
            <w:gridSpan w:val="2"/>
            <w:noWrap/>
            <w:tcMar>
              <w:left w:w="28" w:type="dxa"/>
            </w:tcMar>
            <w:vAlign w:val="center"/>
          </w:tcPr>
          <w:p w14:paraId="28CE7516" w14:textId="77777777" w:rsidR="004F6411" w:rsidRPr="00063289" w:rsidRDefault="004F6411" w:rsidP="00063289"/>
        </w:tc>
        <w:tc>
          <w:tcPr>
            <w:tcW w:w="426" w:type="dxa"/>
            <w:gridSpan w:val="2"/>
            <w:noWrap/>
            <w:vAlign w:val="center"/>
          </w:tcPr>
          <w:p w14:paraId="136E98E6" w14:textId="77777777" w:rsidR="00841385" w:rsidRPr="00063289" w:rsidRDefault="00841385" w:rsidP="003C483F">
            <w:pPr>
              <w:jc w:val="left"/>
            </w:pPr>
          </w:p>
        </w:tc>
        <w:tc>
          <w:tcPr>
            <w:tcW w:w="358" w:type="dxa"/>
            <w:gridSpan w:val="2"/>
            <w:noWrap/>
            <w:vAlign w:val="center"/>
          </w:tcPr>
          <w:p w14:paraId="14EC631C" w14:textId="77777777" w:rsidR="004F6411" w:rsidRPr="00063289" w:rsidRDefault="004F6411" w:rsidP="003C483F">
            <w:pPr>
              <w:jc w:val="left"/>
            </w:pPr>
          </w:p>
        </w:tc>
        <w:tc>
          <w:tcPr>
            <w:tcW w:w="8299" w:type="dxa"/>
            <w:gridSpan w:val="6"/>
            <w:noWrap/>
            <w:vAlign w:val="center"/>
          </w:tcPr>
          <w:p w14:paraId="4BA2DB73" w14:textId="77777777" w:rsidR="004F6411" w:rsidRPr="00063289" w:rsidRDefault="004F6411" w:rsidP="003C483F">
            <w:pPr>
              <w:jc w:val="left"/>
            </w:pPr>
          </w:p>
        </w:tc>
      </w:tr>
      <w:tr w:rsidR="00082054" w:rsidRPr="00063289" w14:paraId="097901C6" w14:textId="77777777" w:rsidTr="00EE0F4D">
        <w:trPr>
          <w:trHeight w:val="284"/>
        </w:trPr>
        <w:tc>
          <w:tcPr>
            <w:tcW w:w="9923" w:type="dxa"/>
            <w:gridSpan w:val="12"/>
            <w:noWrap/>
            <w:tcMar>
              <w:left w:w="28" w:type="dxa"/>
            </w:tcMar>
            <w:vAlign w:val="center"/>
          </w:tcPr>
          <w:p w14:paraId="76B1FC03"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251DF627"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351A0EEE" w14:textId="77777777" w:rsidTr="00F26BD7">
        <w:trPr>
          <w:trHeight w:val="284"/>
        </w:trPr>
        <w:tc>
          <w:tcPr>
            <w:tcW w:w="840" w:type="dxa"/>
            <w:gridSpan w:val="2"/>
            <w:noWrap/>
            <w:tcMar>
              <w:left w:w="28" w:type="dxa"/>
            </w:tcMar>
            <w:vAlign w:val="bottom"/>
          </w:tcPr>
          <w:p w14:paraId="0245C6F9" w14:textId="77777777" w:rsidR="00082054" w:rsidRPr="00063289" w:rsidRDefault="00082054" w:rsidP="003C483F">
            <w:pPr>
              <w:jc w:val="left"/>
            </w:pPr>
          </w:p>
        </w:tc>
        <w:tc>
          <w:tcPr>
            <w:tcW w:w="426" w:type="dxa"/>
            <w:gridSpan w:val="2"/>
            <w:noWrap/>
            <w:vAlign w:val="center"/>
          </w:tcPr>
          <w:p w14:paraId="49EF0138"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712D63">
              <w:rPr>
                <w:b/>
              </w:rPr>
            </w:r>
            <w:r w:rsidR="00712D63">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710E951D" w14:textId="77777777" w:rsidR="00082054" w:rsidRPr="00063289" w:rsidRDefault="00ED4EBE" w:rsidP="003C483F">
            <w:pPr>
              <w:jc w:val="left"/>
            </w:pPr>
            <w:r>
              <w:t>0,00</w:t>
            </w:r>
          </w:p>
        </w:tc>
        <w:tc>
          <w:tcPr>
            <w:tcW w:w="6941" w:type="dxa"/>
            <w:gridSpan w:val="4"/>
            <w:noWrap/>
            <w:vAlign w:val="bottom"/>
          </w:tcPr>
          <w:p w14:paraId="577B6D39" w14:textId="77777777" w:rsidR="00082054" w:rsidRPr="00063289" w:rsidRDefault="00082054" w:rsidP="003C483F">
            <w:pPr>
              <w:jc w:val="left"/>
            </w:pPr>
            <w:r w:rsidRPr="00063289">
              <w:t>€</w:t>
            </w:r>
            <w:r w:rsidR="00F404E8">
              <w:t xml:space="preserve"> (ohne Umsatzsteuer)</w:t>
            </w:r>
          </w:p>
        </w:tc>
      </w:tr>
      <w:tr w:rsidR="00492759" w:rsidRPr="00063289" w14:paraId="7284E40C" w14:textId="77777777" w:rsidTr="00F26BD7">
        <w:trPr>
          <w:trHeight w:val="292"/>
        </w:trPr>
        <w:tc>
          <w:tcPr>
            <w:tcW w:w="840" w:type="dxa"/>
            <w:gridSpan w:val="2"/>
            <w:vMerge w:val="restart"/>
            <w:noWrap/>
            <w:tcMar>
              <w:left w:w="28" w:type="dxa"/>
            </w:tcMar>
            <w:vAlign w:val="bottom"/>
          </w:tcPr>
          <w:p w14:paraId="43BB9787" w14:textId="77777777" w:rsidR="00492759" w:rsidRPr="00063289" w:rsidRDefault="00205C87" w:rsidP="003C483F">
            <w:pPr>
              <w:jc w:val="left"/>
            </w:pPr>
            <w:r>
              <w:br w:type="page"/>
            </w:r>
          </w:p>
        </w:tc>
        <w:tc>
          <w:tcPr>
            <w:tcW w:w="426" w:type="dxa"/>
            <w:gridSpan w:val="2"/>
            <w:noWrap/>
            <w:vAlign w:val="center"/>
          </w:tcPr>
          <w:p w14:paraId="0EB0F26F"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712D63">
              <w:rPr>
                <w:b/>
              </w:rPr>
            </w:r>
            <w:r w:rsidR="00712D63">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35513E61" w14:textId="77777777" w:rsidR="00492759" w:rsidRPr="00063289" w:rsidRDefault="00492759" w:rsidP="00492759">
            <w:pPr>
              <w:jc w:val="left"/>
            </w:pPr>
          </w:p>
        </w:tc>
        <w:tc>
          <w:tcPr>
            <w:tcW w:w="7901" w:type="dxa"/>
            <w:gridSpan w:val="5"/>
            <w:vMerge w:val="restart"/>
            <w:noWrap/>
            <w:vAlign w:val="bottom"/>
          </w:tcPr>
          <w:p w14:paraId="08D2CF9B" w14:textId="77777777" w:rsidR="00492759" w:rsidRDefault="002B1DF4" w:rsidP="000208D1">
            <w:pPr>
              <w:jc w:val="left"/>
            </w:pPr>
            <w:r>
              <w:t>v.H.</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1A7321E9" w14:textId="77777777" w:rsidR="0049275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p w14:paraId="4DE8AEC0" w14:textId="77777777" w:rsidR="002845BD" w:rsidRPr="00063289" w:rsidRDefault="002845BD" w:rsidP="00821428">
            <w:pPr>
              <w:jc w:val="left"/>
            </w:pPr>
          </w:p>
        </w:tc>
      </w:tr>
      <w:tr w:rsidR="00492759" w:rsidRPr="00063289" w14:paraId="797DC0FB" w14:textId="77777777" w:rsidTr="00F26BD7">
        <w:trPr>
          <w:trHeight w:val="482"/>
        </w:trPr>
        <w:tc>
          <w:tcPr>
            <w:tcW w:w="840" w:type="dxa"/>
            <w:gridSpan w:val="2"/>
            <w:vMerge/>
            <w:noWrap/>
            <w:tcMar>
              <w:left w:w="28" w:type="dxa"/>
            </w:tcMar>
            <w:vAlign w:val="bottom"/>
          </w:tcPr>
          <w:p w14:paraId="6F2D9A91" w14:textId="77777777" w:rsidR="00492759" w:rsidRPr="00063289" w:rsidRDefault="00492759" w:rsidP="003C483F">
            <w:pPr>
              <w:jc w:val="left"/>
            </w:pPr>
          </w:p>
        </w:tc>
        <w:tc>
          <w:tcPr>
            <w:tcW w:w="426" w:type="dxa"/>
            <w:gridSpan w:val="2"/>
            <w:noWrap/>
          </w:tcPr>
          <w:p w14:paraId="438F9068"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75A3B6A0" w14:textId="77777777" w:rsidR="00492759" w:rsidRPr="00063289" w:rsidRDefault="00492759" w:rsidP="00492759">
            <w:pPr>
              <w:jc w:val="left"/>
            </w:pPr>
          </w:p>
        </w:tc>
        <w:tc>
          <w:tcPr>
            <w:tcW w:w="7901" w:type="dxa"/>
            <w:gridSpan w:val="5"/>
            <w:vMerge/>
            <w:noWrap/>
            <w:vAlign w:val="bottom"/>
          </w:tcPr>
          <w:p w14:paraId="24A217F4" w14:textId="77777777" w:rsidR="00492759" w:rsidRPr="00063289" w:rsidRDefault="00492759" w:rsidP="000208D1">
            <w:pPr>
              <w:jc w:val="left"/>
            </w:pPr>
          </w:p>
        </w:tc>
      </w:tr>
      <w:tr w:rsidR="00CE5894" w:rsidRPr="00063289" w14:paraId="3A6E2294"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71B5756B" w14:textId="77777777" w:rsidR="00305B18" w:rsidRDefault="00AD3902" w:rsidP="004762C4">
            <w:pPr>
              <w:pStyle w:val="berschrift2"/>
              <w:numPr>
                <w:ilvl w:val="1"/>
                <w:numId w:val="25"/>
              </w:numPr>
            </w:pPr>
            <w:r>
              <w:lastRenderedPageBreak/>
              <w:br w:type="page"/>
            </w:r>
            <w:r w:rsidR="00CE5894" w:rsidRPr="00063289">
              <w:t>Die Vertragsst</w:t>
            </w:r>
            <w:r w:rsidR="00CE5894" w:rsidRPr="00CE5894">
              <w:t>r</w:t>
            </w:r>
            <w:r w:rsidR="00CE5894" w:rsidRPr="00063289">
              <w:t>afe wird auf insgesamt</w:t>
            </w:r>
            <w:r w:rsidR="000D4951">
              <w:t xml:space="preserve"> </w:t>
            </w:r>
            <w:r w:rsidR="000D4951" w:rsidRPr="004762C4">
              <w:rPr>
                <w:u w:val="single"/>
              </w:rPr>
              <w:t xml:space="preserve">     v.H.</w:t>
            </w:r>
            <w:r w:rsidR="000D4951">
              <w:t xml:space="preserve"> </w:t>
            </w:r>
            <w:r w:rsidR="00CE5894" w:rsidRPr="00063289">
              <w:t xml:space="preserve">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Teil der Auftragssumme </w:t>
            </w:r>
            <w:r w:rsidR="008C2A5D">
              <w:t xml:space="preserve">(ohne Umsatzsteuer) </w:t>
            </w:r>
            <w:r w:rsidR="00776817" w:rsidRPr="000F4670">
              <w:t>begrenzt, der den bis zu diesem Zeitpunkt vertraglich zu erbringenden Leistungen entspricht.</w:t>
            </w:r>
            <w:r w:rsidR="004762C4" w:rsidRPr="00295323">
              <w:t xml:space="preserve"> </w:t>
            </w:r>
          </w:p>
          <w:p w14:paraId="79A49828" w14:textId="485EA38F" w:rsidR="00996E36" w:rsidRPr="00996E36" w:rsidRDefault="00996E36" w:rsidP="00996E36"/>
        </w:tc>
      </w:tr>
      <w:tr w:rsidR="00F7319C" w:rsidRPr="000208D1" w14:paraId="1012D5FD"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2E315EE9" w14:textId="77777777" w:rsidR="00F7319C" w:rsidRDefault="002B1DF4" w:rsidP="002B1DF4">
            <w:pPr>
              <w:pStyle w:val="berschrift2"/>
              <w:numPr>
                <w:ilvl w:val="0"/>
                <w:numId w:val="0"/>
              </w:numPr>
              <w:ind w:left="851" w:hanging="851"/>
            </w:pPr>
            <w:r>
              <w:t xml:space="preserve">2.3    </w:t>
            </w:r>
            <w:r w:rsidR="004762C4">
              <w:t>V</w:t>
            </w:r>
            <w:r w:rsidR="000208D1" w:rsidRPr="00295323">
              <w:t xml:space="preserve">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p w14:paraId="6767BA82" w14:textId="77777777" w:rsidR="002845BD" w:rsidRDefault="002845BD" w:rsidP="002845BD"/>
          <w:tbl>
            <w:tblPr>
              <w:tblW w:w="9923" w:type="dxa"/>
              <w:tblLayout w:type="fixed"/>
              <w:tblLook w:val="01E0" w:firstRow="1" w:lastRow="1" w:firstColumn="1" w:lastColumn="1" w:noHBand="0" w:noVBand="0"/>
            </w:tblPr>
            <w:tblGrid>
              <w:gridCol w:w="9923"/>
            </w:tblGrid>
            <w:tr w:rsidR="002845BD" w:rsidRPr="00063289" w14:paraId="3FA99A2B" w14:textId="77777777" w:rsidTr="00927DB1">
              <w:trPr>
                <w:trHeight w:val="284"/>
              </w:trPr>
              <w:tc>
                <w:tcPr>
                  <w:tcW w:w="9923" w:type="dxa"/>
                  <w:noWrap/>
                  <w:tcMar>
                    <w:left w:w="28" w:type="dxa"/>
                  </w:tcMar>
                  <w:vAlign w:val="center"/>
                </w:tcPr>
                <w:p w14:paraId="116AF455" w14:textId="77777777" w:rsidR="002845BD" w:rsidRPr="00063289" w:rsidRDefault="002845BD" w:rsidP="002845BD">
                  <w:pPr>
                    <w:pStyle w:val="berschrift1"/>
                    <w:numPr>
                      <w:ilvl w:val="0"/>
                      <w:numId w:val="16"/>
                    </w:numPr>
                  </w:pPr>
                  <w:r>
                    <w:t>Rechnungen (§ 14 </w:t>
                  </w:r>
                  <w:r w:rsidRPr="00063289">
                    <w:t>VOB/B)</w:t>
                  </w:r>
                </w:p>
                <w:p w14:paraId="4F2C11F5" w14:textId="77777777" w:rsidR="00A32FC1" w:rsidRDefault="002845BD" w:rsidP="005F6B83">
                  <w:pPr>
                    <w:pStyle w:val="berschrift2"/>
                    <w:numPr>
                      <w:ilvl w:val="1"/>
                      <w:numId w:val="16"/>
                    </w:numPr>
                  </w:pPr>
                  <w:r>
                    <w:t xml:space="preserve">Alle Rechnungen sind beim </w:t>
                  </w:r>
                  <w:r w:rsidR="005F6B83">
                    <w:t xml:space="preserve">Auftraggeber </w:t>
                  </w:r>
                </w:p>
                <w:p w14:paraId="1AFD52C4" w14:textId="77777777" w:rsidR="00272242" w:rsidRDefault="005F6B83" w:rsidP="00272242">
                  <w:pPr>
                    <w:pStyle w:val="berschrift2"/>
                    <w:numPr>
                      <w:ilvl w:val="0"/>
                      <w:numId w:val="26"/>
                    </w:numPr>
                  </w:pPr>
                  <w:r w:rsidRPr="005F6B83">
                    <w:rPr>
                      <w:u w:val="single"/>
                    </w:rPr>
                    <w:t>-</w:t>
                  </w:r>
                  <w:r>
                    <w:t xml:space="preserve"> </w:t>
                  </w:r>
                  <w:proofErr w:type="spellStart"/>
                  <w:r>
                    <w:t>fach</w:t>
                  </w:r>
                  <w:proofErr w:type="spellEnd"/>
                  <w:r>
                    <w:t xml:space="preserve"> </w:t>
                  </w:r>
                  <w:r w:rsidR="00272242">
                    <w:t xml:space="preserve">per E-Mail an: </w:t>
                  </w:r>
                </w:p>
                <w:p w14:paraId="01052A92" w14:textId="47CD4389" w:rsidR="00272242" w:rsidRDefault="00712D63" w:rsidP="00272242">
                  <w:pPr>
                    <w:pStyle w:val="berschrift2"/>
                    <w:numPr>
                      <w:ilvl w:val="0"/>
                      <w:numId w:val="0"/>
                    </w:numPr>
                    <w:ind w:left="1211"/>
                  </w:pPr>
                  <w:hyperlink r:id="rId9" w:history="1">
                    <w:r w:rsidR="00272242" w:rsidRPr="002470C5">
                      <w:rPr>
                        <w:rStyle w:val="Hyperlink"/>
                      </w:rPr>
                      <w:t>rechnung@luenen.de</w:t>
                    </w:r>
                  </w:hyperlink>
                  <w:r w:rsidR="00272242">
                    <w:t xml:space="preserve"> (Los-Straßenbau), </w:t>
                  </w:r>
                </w:p>
                <w:p w14:paraId="6C2F4451" w14:textId="613D962F" w:rsidR="00A32FC1" w:rsidRDefault="00A32FC1" w:rsidP="00A32FC1">
                  <w:pPr>
                    <w:pStyle w:val="berschrift2"/>
                  </w:pPr>
                  <w:r>
                    <w:t xml:space="preserve">Die notwendigen Rechnungsunterlagen (z.B. Mengenberechnungen, Abrechnungszeichnungen, Handskizzen) sind </w:t>
                  </w:r>
                </w:p>
                <w:p w14:paraId="3890568B" w14:textId="40AB46B1" w:rsidR="005F6B83" w:rsidRDefault="00835B1A" w:rsidP="00835B1A">
                  <w:pPr>
                    <w:pStyle w:val="berschrift2"/>
                    <w:numPr>
                      <w:ilvl w:val="0"/>
                      <w:numId w:val="0"/>
                    </w:numPr>
                    <w:ind w:left="851"/>
                  </w:pPr>
                  <w:r>
                    <w:rPr>
                      <w:u w:val="single"/>
                    </w:rPr>
                    <w:t xml:space="preserve">2 </w:t>
                  </w:r>
                  <w:r w:rsidR="00A32FC1" w:rsidRPr="00A32FC1">
                    <w:rPr>
                      <w:u w:val="single"/>
                    </w:rPr>
                    <w:t>-</w:t>
                  </w:r>
                  <w:r w:rsidR="00A32FC1">
                    <w:t xml:space="preserve"> </w:t>
                  </w:r>
                  <w:proofErr w:type="spellStart"/>
                  <w:r w:rsidR="00A32FC1">
                    <w:t>fach</w:t>
                  </w:r>
                  <w:proofErr w:type="spellEnd"/>
                  <w:r w:rsidR="00A32FC1">
                    <w:t xml:space="preserve"> einzureichen.</w:t>
                  </w:r>
                </w:p>
                <w:p w14:paraId="6C5CD022" w14:textId="6217727F" w:rsidR="00AB13C5" w:rsidRPr="00AB13C5" w:rsidRDefault="00AB13C5" w:rsidP="00AB13C5">
                  <w:pPr>
                    <w:pStyle w:val="Listenabsatz"/>
                    <w:ind w:left="1211"/>
                  </w:pPr>
                </w:p>
              </w:tc>
            </w:tr>
          </w:tbl>
          <w:p w14:paraId="2A40B956" w14:textId="77777777" w:rsidR="002845BD" w:rsidRPr="002845BD" w:rsidRDefault="002845BD" w:rsidP="002845BD"/>
        </w:tc>
      </w:tr>
      <w:tr w:rsidR="008628C4" w:rsidRPr="00063289" w14:paraId="6EF4035C" w14:textId="77777777" w:rsidTr="00322554">
        <w:tblPrEx>
          <w:tblBorders>
            <w:bottom w:val="single" w:sz="4" w:space="0" w:color="auto"/>
          </w:tblBorders>
        </w:tblPrEx>
        <w:trPr>
          <w:trHeight w:val="397"/>
        </w:trPr>
        <w:tc>
          <w:tcPr>
            <w:tcW w:w="9923" w:type="dxa"/>
            <w:gridSpan w:val="12"/>
            <w:noWrap/>
            <w:tcMar>
              <w:left w:w="28" w:type="dxa"/>
            </w:tcMar>
            <w:vAlign w:val="center"/>
          </w:tcPr>
          <w:p w14:paraId="3DA7F1CC" w14:textId="77777777" w:rsidR="008628C4" w:rsidRPr="00063289" w:rsidRDefault="00BD3637" w:rsidP="00FB75F4">
            <w:pPr>
              <w:pStyle w:val="berschrift1"/>
            </w:pPr>
            <w:r>
              <w:t>Zahlung (§ 16 </w:t>
            </w:r>
            <w:r w:rsidR="008628C4">
              <w:t>VOB/B)</w:t>
            </w:r>
          </w:p>
        </w:tc>
      </w:tr>
      <w:tr w:rsidR="00C250CF" w:rsidRPr="00063289" w14:paraId="1112D4B0" w14:textId="77777777" w:rsidTr="000D4951">
        <w:tblPrEx>
          <w:tblBorders>
            <w:bottom w:val="single" w:sz="4" w:space="0" w:color="auto"/>
          </w:tblBorders>
        </w:tblPrEx>
        <w:trPr>
          <w:trHeight w:val="653"/>
        </w:trPr>
        <w:tc>
          <w:tcPr>
            <w:tcW w:w="826" w:type="dxa"/>
            <w:noWrap/>
            <w:tcMar>
              <w:left w:w="28" w:type="dxa"/>
            </w:tcMar>
            <w:vAlign w:val="center"/>
          </w:tcPr>
          <w:p w14:paraId="2231E1FA" w14:textId="77777777" w:rsidR="00C250CF" w:rsidRPr="00063289" w:rsidRDefault="00C250CF" w:rsidP="008628C4"/>
        </w:tc>
        <w:tc>
          <w:tcPr>
            <w:tcW w:w="7541" w:type="dxa"/>
            <w:gridSpan w:val="9"/>
            <w:noWrap/>
            <w:vAlign w:val="center"/>
          </w:tcPr>
          <w:p w14:paraId="6EB6E98B" w14:textId="77777777" w:rsidR="00C250CF" w:rsidRDefault="00471174" w:rsidP="00683056">
            <w:pPr>
              <w:rPr>
                <w:b/>
              </w:rPr>
            </w:pPr>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r w:rsidR="002350B5">
              <w:t xml:space="preserve">   </w:t>
            </w:r>
            <w:r w:rsidR="002350B5" w:rsidRPr="00487B92">
              <w:rPr>
                <w:b/>
              </w:rPr>
              <w:t>60</w:t>
            </w:r>
            <w:r w:rsidR="004762C4">
              <w:rPr>
                <w:b/>
              </w:rPr>
              <w:t xml:space="preserve"> Tage.</w:t>
            </w:r>
          </w:p>
          <w:p w14:paraId="7A2A5C66" w14:textId="77777777" w:rsidR="004762C4" w:rsidRPr="00063289" w:rsidRDefault="004762C4" w:rsidP="00683056"/>
        </w:tc>
        <w:tc>
          <w:tcPr>
            <w:tcW w:w="707" w:type="dxa"/>
            <w:vAlign w:val="center"/>
          </w:tcPr>
          <w:p w14:paraId="4627AC44" w14:textId="77777777" w:rsidR="00C250CF" w:rsidRPr="00063289" w:rsidRDefault="00C250CF" w:rsidP="0079565D"/>
        </w:tc>
        <w:tc>
          <w:tcPr>
            <w:tcW w:w="849" w:type="dxa"/>
            <w:vAlign w:val="bottom"/>
          </w:tcPr>
          <w:p w14:paraId="7B08863D" w14:textId="77777777" w:rsidR="00C250CF" w:rsidRPr="00063289" w:rsidRDefault="00C250CF">
            <w:pPr>
              <w:jc w:val="left"/>
            </w:pPr>
          </w:p>
        </w:tc>
      </w:tr>
      <w:tr w:rsidR="00082054" w:rsidRPr="00063289" w14:paraId="07712B34" w14:textId="77777777" w:rsidTr="00322554">
        <w:tblPrEx>
          <w:tblBorders>
            <w:bottom w:val="single" w:sz="4" w:space="0" w:color="auto"/>
          </w:tblBorders>
        </w:tblPrEx>
        <w:trPr>
          <w:trHeight w:val="397"/>
        </w:trPr>
        <w:tc>
          <w:tcPr>
            <w:tcW w:w="9923" w:type="dxa"/>
            <w:gridSpan w:val="12"/>
            <w:noWrap/>
            <w:tcMar>
              <w:left w:w="28" w:type="dxa"/>
            </w:tcMar>
            <w:vAlign w:val="center"/>
          </w:tcPr>
          <w:p w14:paraId="1A76279A" w14:textId="77777777" w:rsidR="00082054"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p w14:paraId="41D9F33F" w14:textId="77777777" w:rsidR="00A40A09" w:rsidRDefault="00A32FC1" w:rsidP="00A32FC1">
            <w:pPr>
              <w:pStyle w:val="berschrift2"/>
            </w:pPr>
            <w:r>
              <w:t xml:space="preserve">Stellung der Sicherheit </w:t>
            </w:r>
          </w:p>
          <w:p w14:paraId="6155897B" w14:textId="77777777" w:rsidR="00A40A09" w:rsidRDefault="00A32FC1" w:rsidP="00A40A09">
            <w:pPr>
              <w:pStyle w:val="berschrift2"/>
              <w:numPr>
                <w:ilvl w:val="0"/>
                <w:numId w:val="0"/>
              </w:numPr>
              <w:ind w:left="851"/>
            </w:pPr>
            <w:r>
              <w:t xml:space="preserve">Sicherheit für die Vertragserfüllung ist in Höhe von </w:t>
            </w:r>
          </w:p>
          <w:p w14:paraId="29882C78" w14:textId="2C125453" w:rsidR="00A40A09" w:rsidRDefault="00A40A09" w:rsidP="00172DAB">
            <w:pPr>
              <w:pStyle w:val="berschrift1"/>
              <w:numPr>
                <w:ilvl w:val="0"/>
                <w:numId w:val="0"/>
              </w:numPr>
              <w:ind w:left="851"/>
            </w:pPr>
            <w:r>
              <w:rPr>
                <w:u w:val="single"/>
              </w:rPr>
              <w:t xml:space="preserve">5 </w:t>
            </w:r>
            <w:r w:rsidR="00A32FC1" w:rsidRPr="00A40A09">
              <w:rPr>
                <w:u w:val="single"/>
              </w:rPr>
              <w:t>v.H.</w:t>
            </w:r>
            <w:r w:rsidR="00A32FC1">
              <w:t xml:space="preserve"> </w:t>
            </w:r>
            <w:r w:rsidR="00A32FC1" w:rsidRPr="00A40A09">
              <w:rPr>
                <w:b w:val="0"/>
              </w:rPr>
              <w:t xml:space="preserve">der </w:t>
            </w:r>
            <w:proofErr w:type="gramStart"/>
            <w:r w:rsidR="00A32FC1" w:rsidRPr="00A40A09">
              <w:rPr>
                <w:b w:val="0"/>
              </w:rPr>
              <w:t xml:space="preserve">Auftragssumme </w:t>
            </w:r>
            <w:r w:rsidR="00172DAB">
              <w:rPr>
                <w:b w:val="0"/>
              </w:rPr>
              <w:t xml:space="preserve"> </w:t>
            </w:r>
            <w:r w:rsidR="00A32FC1" w:rsidRPr="00A40A09">
              <w:rPr>
                <w:b w:val="0"/>
              </w:rPr>
              <w:t>(</w:t>
            </w:r>
            <w:proofErr w:type="gramEnd"/>
            <w:r w:rsidR="00A32FC1" w:rsidRPr="00A40A09">
              <w:rPr>
                <w:b w:val="0"/>
              </w:rPr>
              <w:t>incl. Umsatzsteuer, ohne Nachträge) zu leisten, sofern die</w:t>
            </w:r>
            <w:r w:rsidR="00172DAB">
              <w:rPr>
                <w:b w:val="0"/>
              </w:rPr>
              <w:t xml:space="preserve"> </w:t>
            </w:r>
            <w:r w:rsidR="000C7731" w:rsidRPr="00172DAB">
              <w:rPr>
                <w:b w:val="0"/>
              </w:rPr>
              <w:t xml:space="preserve">Auftragssumme mindestens 250.000 Euro ohne Umsatzsteuer beträgt. </w:t>
            </w:r>
          </w:p>
          <w:p w14:paraId="681EC9F0" w14:textId="77777777" w:rsidR="00A40A09" w:rsidRDefault="000C7731" w:rsidP="00A40A09">
            <w:pPr>
              <w:pStyle w:val="berschrift2"/>
              <w:numPr>
                <w:ilvl w:val="0"/>
                <w:numId w:val="0"/>
              </w:numPr>
              <w:ind w:left="851"/>
            </w:pPr>
            <w: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p w14:paraId="0035EDEF" w14:textId="77777777" w:rsidR="00A40A09" w:rsidRDefault="000C7731" w:rsidP="00A40A09">
            <w:pPr>
              <w:pStyle w:val="berschrift2"/>
              <w:numPr>
                <w:ilvl w:val="0"/>
                <w:numId w:val="0"/>
              </w:numPr>
              <w:ind w:left="851"/>
            </w:pPr>
            <w:r>
              <w:t xml:space="preserve">Eine nicht verwertete Sicherheit für die Vertragserfüllung ist nach Abnahme und Stellung der Sicherheit für Mängelansprüche zurückzugeben. Sind zu diesem Zeitpunkt Ansprüche des Auftraggebers, die nicht von der gestellten Sicherheit für Mängelansprüche umfasst sind, noch nicht erfüllt, darf er für diese Vertragserfüllungsansprüche einen entsprechenden Teil der Sicherheit zurückhalten (§ 17 Abs. 8 Nr.1 VOB/B); in diesem Fall umfasst der zurückbehaltene Teil der Vertragserfüllungssicherheit nur nicht durch die bereits vorgelegte </w:t>
            </w:r>
            <w:proofErr w:type="spellStart"/>
            <w:r>
              <w:t>Mängelansprüchesicherheit</w:t>
            </w:r>
            <w:proofErr w:type="spellEnd"/>
            <w:r>
              <w:t xml:space="preserve"> abgedeckte Ansprüche. </w:t>
            </w:r>
          </w:p>
          <w:p w14:paraId="2FF592F6" w14:textId="77777777" w:rsidR="00A40A09" w:rsidRDefault="00A40A09" w:rsidP="00A40A09">
            <w:pPr>
              <w:pStyle w:val="berschrift2"/>
              <w:numPr>
                <w:ilvl w:val="0"/>
                <w:numId w:val="0"/>
              </w:numPr>
              <w:ind w:left="851"/>
            </w:pPr>
          </w:p>
          <w:p w14:paraId="7B13B67D" w14:textId="77777777" w:rsidR="00A40A09" w:rsidRDefault="000C7731" w:rsidP="00A40A09">
            <w:pPr>
              <w:pStyle w:val="berschrift2"/>
              <w:numPr>
                <w:ilvl w:val="0"/>
                <w:numId w:val="0"/>
              </w:numPr>
              <w:ind w:left="851"/>
            </w:pPr>
            <w:r>
              <w:t xml:space="preserve">Die für Mängelansprüche </w:t>
            </w:r>
            <w:proofErr w:type="gramStart"/>
            <w:r>
              <w:t>zu leistende Sicherheit</w:t>
            </w:r>
            <w:proofErr w:type="gramEnd"/>
            <w:r>
              <w:t xml:space="preserve"> beträgt </w:t>
            </w:r>
          </w:p>
          <w:p w14:paraId="3E4CE0CE" w14:textId="030C131C" w:rsidR="000D4951" w:rsidRDefault="00A40A09" w:rsidP="00A40A09">
            <w:pPr>
              <w:pStyle w:val="berschrift2"/>
              <w:numPr>
                <w:ilvl w:val="0"/>
                <w:numId w:val="0"/>
              </w:numPr>
              <w:ind w:left="851"/>
              <w:rPr>
                <w:u w:val="single"/>
              </w:rPr>
            </w:pPr>
            <w:proofErr w:type="gramStart"/>
            <w:r w:rsidRPr="00A40A09">
              <w:rPr>
                <w:b/>
                <w:u w:val="single"/>
              </w:rPr>
              <w:t>3  v.H.</w:t>
            </w:r>
            <w:proofErr w:type="gramEnd"/>
            <w:r>
              <w:t xml:space="preserve"> der Auftragssumme</w:t>
            </w:r>
            <w:r w:rsidR="00172DAB">
              <w:rPr>
                <w:b/>
              </w:rPr>
              <w:t xml:space="preserve"> </w:t>
            </w:r>
            <w:r>
              <w:t xml:space="preserve">(incl. Umsatzsteuer) einschließlich erteilter Nachträge. Rückgabezeitpunkt für eine nicht verwertete Sicherheit für Mängelansprüche (§ 17 Abs. 8 Nr. 2 VOB/B): </w:t>
            </w:r>
            <w:r w:rsidRPr="00A40A09">
              <w:rPr>
                <w:u w:val="single"/>
              </w:rPr>
              <w:t xml:space="preserve"> </w:t>
            </w:r>
          </w:p>
          <w:p w14:paraId="4CE32A50" w14:textId="7D41DE03" w:rsidR="00A32FC1" w:rsidRDefault="00A40A09" w:rsidP="00996E36">
            <w:pPr>
              <w:pStyle w:val="berschrift2"/>
              <w:numPr>
                <w:ilvl w:val="0"/>
                <w:numId w:val="0"/>
              </w:numPr>
            </w:pPr>
            <w:r w:rsidRPr="00A40A09">
              <w:rPr>
                <w:u w:val="single"/>
              </w:rPr>
              <w:t xml:space="preserve">                                                                           </w:t>
            </w:r>
          </w:p>
          <w:p w14:paraId="41DB1335" w14:textId="77777777" w:rsidR="00EC48C7" w:rsidRDefault="00EC48C7" w:rsidP="00EC48C7">
            <w:pPr>
              <w:pStyle w:val="berschrift2"/>
            </w:pPr>
            <w:r>
              <w:t xml:space="preserve">Art der Sicherheit </w:t>
            </w:r>
          </w:p>
          <w:p w14:paraId="0C7CB16C" w14:textId="77777777" w:rsidR="00EC48C7" w:rsidRDefault="00EC48C7" w:rsidP="00A32FC1">
            <w:r>
              <w:t xml:space="preserve">              Für die Vertragserfüllung und die Mängelansprüche kann Sicherheit wahlweise durch Einbehalt oder </w:t>
            </w:r>
          </w:p>
          <w:p w14:paraId="26AF358E" w14:textId="77777777" w:rsidR="00305B18" w:rsidRDefault="00EC48C7" w:rsidP="00A32FC1">
            <w:r>
              <w:t xml:space="preserve">              Hinterlegung von Geld oder durch Bürgschaft geleistet werden. </w:t>
            </w:r>
          </w:p>
          <w:p w14:paraId="2AA660B4" w14:textId="77777777" w:rsidR="00305B18" w:rsidRDefault="00305B18" w:rsidP="00A32FC1">
            <w:r>
              <w:t xml:space="preserve">              </w:t>
            </w:r>
            <w:r w:rsidR="00EC48C7">
              <w:t>Der Auftragnehmer kann die einmal von ihm gewährte S</w:t>
            </w:r>
            <w:r>
              <w:t xml:space="preserve">icherheit durch eine andere der </w:t>
            </w:r>
          </w:p>
          <w:p w14:paraId="4BD8A43E" w14:textId="77777777" w:rsidR="00305B18" w:rsidRDefault="00305B18" w:rsidP="00A32FC1">
            <w:r>
              <w:t xml:space="preserve">              </w:t>
            </w:r>
            <w:r w:rsidR="00EC48C7">
              <w:t xml:space="preserve">vorgenannten ersetzen. </w:t>
            </w:r>
          </w:p>
          <w:p w14:paraId="5121C9F8" w14:textId="77777777" w:rsidR="00305B18" w:rsidRDefault="00305B18" w:rsidP="00A32FC1">
            <w:r>
              <w:t xml:space="preserve">    </w:t>
            </w:r>
            <w:r w:rsidR="00D1327B">
              <w:t xml:space="preserve">          </w:t>
            </w:r>
            <w:r w:rsidR="00EC48C7">
              <w:t xml:space="preserve">Für vereinbarte Abschlagszahlungen (§ 16 Abs. 1 Nr. 1 Satz 3 VOB/B) und für vereinbarte </w:t>
            </w:r>
          </w:p>
          <w:p w14:paraId="184E1B11" w14:textId="77777777" w:rsidR="00A32FC1" w:rsidRPr="00A32FC1" w:rsidRDefault="00305B18" w:rsidP="00A32FC1">
            <w:r>
              <w:t xml:space="preserve">              </w:t>
            </w:r>
            <w:r w:rsidR="00EC48C7">
              <w:t>Vorauszahlungen ist Sicherheit durch Bürgschaft zu leisten.</w:t>
            </w:r>
          </w:p>
        </w:tc>
      </w:tr>
      <w:tr w:rsidR="00F26BD7" w:rsidRPr="00063289" w14:paraId="5E46FDB3" w14:textId="77777777" w:rsidTr="00F26BD7">
        <w:tblPrEx>
          <w:tblBorders>
            <w:bottom w:val="single" w:sz="4" w:space="0" w:color="auto"/>
          </w:tblBorders>
        </w:tblPrEx>
        <w:trPr>
          <w:trHeight w:val="284"/>
        </w:trPr>
        <w:tc>
          <w:tcPr>
            <w:tcW w:w="851" w:type="dxa"/>
            <w:gridSpan w:val="3"/>
            <w:noWrap/>
            <w:tcMar>
              <w:left w:w="28" w:type="dxa"/>
            </w:tcMar>
          </w:tcPr>
          <w:p w14:paraId="1B931D12" w14:textId="77777777" w:rsidR="00F26BD7" w:rsidRPr="00063289" w:rsidRDefault="00F26BD7" w:rsidP="00F26BD7">
            <w:pPr>
              <w:jc w:val="left"/>
            </w:pPr>
          </w:p>
        </w:tc>
        <w:tc>
          <w:tcPr>
            <w:tcW w:w="425" w:type="dxa"/>
            <w:gridSpan w:val="2"/>
          </w:tcPr>
          <w:p w14:paraId="75CEF156" w14:textId="77777777" w:rsidR="00F26BD7" w:rsidRPr="00063289" w:rsidRDefault="00F26BD7" w:rsidP="000F6AC9">
            <w:pPr>
              <w:jc w:val="left"/>
            </w:pPr>
          </w:p>
        </w:tc>
        <w:tc>
          <w:tcPr>
            <w:tcW w:w="8647" w:type="dxa"/>
            <w:gridSpan w:val="7"/>
            <w:noWrap/>
            <w:vAlign w:val="center"/>
          </w:tcPr>
          <w:p w14:paraId="1F0D5A1E" w14:textId="77777777" w:rsidR="00F26BD7" w:rsidRDefault="00F26BD7" w:rsidP="00FB75F4">
            <w:pPr>
              <w:rPr>
                <w:b/>
              </w:rPr>
            </w:pPr>
          </w:p>
        </w:tc>
      </w:tr>
      <w:tr w:rsidR="00305B18" w:rsidRPr="003C483F" w:rsidDel="00215D23" w14:paraId="4D499A49" w14:textId="77777777" w:rsidTr="00EA09FC">
        <w:tblPrEx>
          <w:tblBorders>
            <w:bottom w:val="single" w:sz="4" w:space="0" w:color="auto"/>
          </w:tblBorders>
        </w:tblPrEx>
        <w:trPr>
          <w:trHeight w:val="284"/>
        </w:trPr>
        <w:tc>
          <w:tcPr>
            <w:tcW w:w="9923" w:type="dxa"/>
            <w:gridSpan w:val="12"/>
            <w:noWrap/>
            <w:tcMar>
              <w:left w:w="28" w:type="dxa"/>
            </w:tcMar>
            <w:vAlign w:val="center"/>
          </w:tcPr>
          <w:p w14:paraId="64F83841" w14:textId="77777777" w:rsidR="00305B18" w:rsidRDefault="00305B18" w:rsidP="00305B18">
            <w:pPr>
              <w:pStyle w:val="berschrift2"/>
            </w:pPr>
            <w:r>
              <w:lastRenderedPageBreak/>
              <w:t>Sicherheit durch Bürgschaft</w:t>
            </w:r>
          </w:p>
          <w:p w14:paraId="219309D4" w14:textId="77777777" w:rsidR="00EC68E7" w:rsidRDefault="00305B18" w:rsidP="00305B18">
            <w:pPr>
              <w:pStyle w:val="Text"/>
              <w:ind w:left="0"/>
            </w:pPr>
            <w:r>
              <w:t xml:space="preserve">              Wird Sicherheit durch Bürgschaft geleistet, ist dafür das jeweils einschlägige Formblatt des V</w:t>
            </w:r>
            <w:r w:rsidR="00EC68E7">
              <w:t>ergabe-</w:t>
            </w:r>
          </w:p>
          <w:p w14:paraId="20ECD94B" w14:textId="77777777" w:rsidR="00EC68E7" w:rsidRDefault="00EC68E7" w:rsidP="00305B18">
            <w:pPr>
              <w:pStyle w:val="Text"/>
              <w:ind w:left="0"/>
            </w:pPr>
            <w:r>
              <w:t xml:space="preserve">              </w:t>
            </w:r>
            <w:r w:rsidR="00305B18">
              <w:t xml:space="preserve">und Vertragshandbuchs für die Baumaßnahmen des Bundes (VHB) zu verwenden oder </w:t>
            </w:r>
            <w:r>
              <w:t>die</w:t>
            </w:r>
          </w:p>
          <w:p w14:paraId="3958CC77" w14:textId="77777777" w:rsidR="00EC68E7" w:rsidRDefault="00EC68E7" w:rsidP="00305B18">
            <w:pPr>
              <w:pStyle w:val="Text"/>
              <w:ind w:left="0"/>
            </w:pPr>
            <w:r>
              <w:t xml:space="preserve">              </w:t>
            </w:r>
            <w:r w:rsidR="00305B18">
              <w:t xml:space="preserve">Bürgschaftserklärung muss inhaltlich vollständig den Formblättern des </w:t>
            </w:r>
            <w:r>
              <w:t>Auftraggebers entsprechen,</w:t>
            </w:r>
          </w:p>
          <w:p w14:paraId="1EA8D03E" w14:textId="77777777" w:rsidR="00305B18" w:rsidRPr="003C483F" w:rsidDel="00215D23" w:rsidRDefault="00EC68E7" w:rsidP="00305B18">
            <w:pPr>
              <w:pStyle w:val="Text"/>
              <w:ind w:left="0"/>
              <w:rPr>
                <w:bCs/>
              </w:rPr>
            </w:pPr>
            <w:r>
              <w:t xml:space="preserve">              </w:t>
            </w:r>
            <w:r w:rsidR="00305B18">
              <w:t>und zwar für</w:t>
            </w:r>
          </w:p>
        </w:tc>
      </w:tr>
      <w:tr w:rsidR="00305B18" w14:paraId="508D3536" w14:textId="77777777" w:rsidTr="00EA09FC">
        <w:tblPrEx>
          <w:tblBorders>
            <w:bottom w:val="single" w:sz="4" w:space="0" w:color="auto"/>
          </w:tblBorders>
        </w:tblPrEx>
        <w:trPr>
          <w:trHeight w:val="284"/>
        </w:trPr>
        <w:tc>
          <w:tcPr>
            <w:tcW w:w="6804" w:type="dxa"/>
            <w:gridSpan w:val="9"/>
            <w:noWrap/>
            <w:tcMar>
              <w:left w:w="28" w:type="dxa"/>
            </w:tcMar>
            <w:vAlign w:val="center"/>
          </w:tcPr>
          <w:p w14:paraId="1BB0D277" w14:textId="77777777" w:rsidR="00305B18" w:rsidRDefault="00305B18" w:rsidP="00B76A3E">
            <w:pPr>
              <w:pStyle w:val="Anstrich"/>
              <w:tabs>
                <w:tab w:val="left" w:pos="5103"/>
              </w:tabs>
              <w:ind w:right="431"/>
            </w:pPr>
            <w:r>
              <w:t>-</w:t>
            </w:r>
            <w:r>
              <w:tab/>
              <w:t>die Vertragserfüllung das Formblatt</w:t>
            </w:r>
          </w:p>
          <w:p w14:paraId="6986E0F1" w14:textId="05C3CDC5" w:rsidR="00195FF8" w:rsidRPr="00195FF8" w:rsidRDefault="00195FF8" w:rsidP="00195FF8">
            <w:r>
              <w:t xml:space="preserve">                </w:t>
            </w:r>
          </w:p>
        </w:tc>
        <w:tc>
          <w:tcPr>
            <w:tcW w:w="3119" w:type="dxa"/>
            <w:gridSpan w:val="3"/>
            <w:vAlign w:val="center"/>
          </w:tcPr>
          <w:p w14:paraId="767062DA" w14:textId="77777777" w:rsidR="00305B18" w:rsidRDefault="00EC68E7" w:rsidP="00EC68E7">
            <w:pPr>
              <w:pStyle w:val="Text"/>
              <w:ind w:left="0"/>
            </w:pPr>
            <w:r w:rsidRPr="00EC68E7">
              <w:t>(kombiniert</w:t>
            </w:r>
            <w:proofErr w:type="gramStart"/>
            <w:r w:rsidRPr="00EC68E7">
              <w:t>)</w:t>
            </w:r>
            <w:r w:rsidR="00305B18" w:rsidRPr="00EC68E7">
              <w:t>„</w:t>
            </w:r>
            <w:proofErr w:type="spellStart"/>
            <w:proofErr w:type="gramEnd"/>
            <w:r w:rsidR="00305B18" w:rsidRPr="00EC68E7">
              <w:rPr>
                <w:b/>
              </w:rPr>
              <w:t>Vertragserfüllung</w:t>
            </w:r>
            <w:r>
              <w:rPr>
                <w:b/>
              </w:rPr>
              <w:t>s</w:t>
            </w:r>
            <w:proofErr w:type="spellEnd"/>
            <w:r w:rsidRPr="00EC68E7">
              <w:rPr>
                <w:b/>
              </w:rPr>
              <w:t xml:space="preserve"> und </w:t>
            </w:r>
            <w:proofErr w:type="spellStart"/>
            <w:r w:rsidRPr="00EC68E7">
              <w:rPr>
                <w:b/>
              </w:rPr>
              <w:t>Mängelansprüche</w:t>
            </w:r>
            <w:r w:rsidR="00305B18" w:rsidRPr="00EC68E7">
              <w:rPr>
                <w:b/>
              </w:rPr>
              <w:t>bürgschaft</w:t>
            </w:r>
            <w:proofErr w:type="spellEnd"/>
            <w:r w:rsidR="00305B18" w:rsidRPr="00EC68E7">
              <w:rPr>
                <w:b/>
              </w:rPr>
              <w:t>“</w:t>
            </w:r>
          </w:p>
        </w:tc>
      </w:tr>
      <w:tr w:rsidR="00305B18" w14:paraId="30C88003" w14:textId="77777777" w:rsidTr="00EA09FC">
        <w:tblPrEx>
          <w:tblBorders>
            <w:bottom w:val="single" w:sz="4" w:space="0" w:color="auto"/>
          </w:tblBorders>
        </w:tblPrEx>
        <w:trPr>
          <w:trHeight w:val="284"/>
        </w:trPr>
        <w:tc>
          <w:tcPr>
            <w:tcW w:w="6804" w:type="dxa"/>
            <w:gridSpan w:val="9"/>
            <w:noWrap/>
            <w:tcMar>
              <w:left w:w="28" w:type="dxa"/>
            </w:tcMar>
            <w:vAlign w:val="center"/>
          </w:tcPr>
          <w:p w14:paraId="543F47BC" w14:textId="77777777" w:rsidR="00305B18" w:rsidRDefault="00305B18" w:rsidP="00EA09FC">
            <w:pPr>
              <w:pStyle w:val="Anstrich"/>
              <w:tabs>
                <w:tab w:val="left" w:pos="5103"/>
              </w:tabs>
            </w:pPr>
            <w:r>
              <w:t>-</w:t>
            </w:r>
            <w:r>
              <w:tab/>
              <w:t>die Mängelansprüche das Formblatt</w:t>
            </w:r>
          </w:p>
          <w:p w14:paraId="681C04AF" w14:textId="43B9AD66" w:rsidR="00195FF8" w:rsidRPr="00195FF8" w:rsidRDefault="00195FF8" w:rsidP="00835B1A">
            <w:r>
              <w:t xml:space="preserve">                </w:t>
            </w:r>
          </w:p>
        </w:tc>
        <w:tc>
          <w:tcPr>
            <w:tcW w:w="3119" w:type="dxa"/>
            <w:gridSpan w:val="3"/>
            <w:vAlign w:val="center"/>
          </w:tcPr>
          <w:p w14:paraId="15EC9979" w14:textId="77777777" w:rsidR="00305B18" w:rsidRDefault="00305B18" w:rsidP="00EA09FC">
            <w:pPr>
              <w:pStyle w:val="Anstrich"/>
              <w:tabs>
                <w:tab w:val="left" w:pos="5103"/>
              </w:tabs>
              <w:ind w:left="0" w:firstLine="0"/>
            </w:pPr>
            <w:r>
              <w:t>„</w:t>
            </w:r>
            <w:proofErr w:type="spellStart"/>
            <w:r w:rsidRPr="00EC68E7">
              <w:rPr>
                <w:b/>
              </w:rPr>
              <w:t>Mängelansprüchebürgschaft</w:t>
            </w:r>
            <w:proofErr w:type="spellEnd"/>
            <w:r w:rsidRPr="00EC68E7">
              <w:rPr>
                <w:b/>
              </w:rPr>
              <w:t>“</w:t>
            </w:r>
          </w:p>
        </w:tc>
      </w:tr>
      <w:tr w:rsidR="00305B18" w14:paraId="0095422B" w14:textId="77777777" w:rsidTr="00EA09FC">
        <w:tblPrEx>
          <w:tblBorders>
            <w:bottom w:val="single" w:sz="4" w:space="0" w:color="auto"/>
          </w:tblBorders>
        </w:tblPrEx>
        <w:trPr>
          <w:trHeight w:val="284"/>
        </w:trPr>
        <w:tc>
          <w:tcPr>
            <w:tcW w:w="6804" w:type="dxa"/>
            <w:gridSpan w:val="9"/>
            <w:noWrap/>
            <w:tcMar>
              <w:left w:w="28" w:type="dxa"/>
            </w:tcMar>
            <w:vAlign w:val="center"/>
          </w:tcPr>
          <w:p w14:paraId="16E3D0C1" w14:textId="77777777" w:rsidR="00305B18" w:rsidRDefault="00305B18" w:rsidP="00EA09FC">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3CCC318A" w14:textId="77777777" w:rsidR="00EC68E7" w:rsidRPr="00EC68E7" w:rsidRDefault="00305B18" w:rsidP="00EC68E7">
            <w:pPr>
              <w:pStyle w:val="Anstrich"/>
              <w:tabs>
                <w:tab w:val="clear" w:pos="1021"/>
                <w:tab w:val="left" w:pos="5103"/>
              </w:tabs>
              <w:ind w:left="0" w:firstLine="0"/>
              <w:rPr>
                <w:b/>
              </w:rPr>
            </w:pPr>
            <w:r w:rsidRPr="00EC68E7">
              <w:rPr>
                <w:b/>
              </w:rPr>
              <w:t>„Abschlagszahlungs-/ Vorauszahlungsbürgschaft“</w:t>
            </w:r>
          </w:p>
        </w:tc>
      </w:tr>
      <w:tr w:rsidR="00212F66" w:rsidRPr="00063289" w14:paraId="1FE6F2F1" w14:textId="77777777" w:rsidTr="00F33B34">
        <w:tblPrEx>
          <w:tblBorders>
            <w:bottom w:val="single" w:sz="4" w:space="0" w:color="auto"/>
          </w:tblBorders>
        </w:tblPrEx>
        <w:trPr>
          <w:trHeight w:val="284"/>
        </w:trPr>
        <w:tc>
          <w:tcPr>
            <w:tcW w:w="9923" w:type="dxa"/>
            <w:gridSpan w:val="12"/>
            <w:noWrap/>
            <w:tcMar>
              <w:left w:w="28" w:type="dxa"/>
            </w:tcMar>
          </w:tcPr>
          <w:p w14:paraId="79182696" w14:textId="77777777" w:rsidR="00EC68E7" w:rsidRDefault="00EC68E7" w:rsidP="00EC68E7"/>
          <w:p w14:paraId="7CE2D51B" w14:textId="77777777" w:rsidR="00226DB5" w:rsidRDefault="00EC68E7" w:rsidP="00EC68E7">
            <w:r>
              <w:t xml:space="preserve">              Die Bürgschaft ist von einem </w:t>
            </w:r>
          </w:p>
          <w:p w14:paraId="25165F73" w14:textId="77777777" w:rsidR="00226DB5" w:rsidRDefault="00226DB5" w:rsidP="00EC68E7">
            <w:r>
              <w:t xml:space="preserve">              </w:t>
            </w:r>
            <w:r w:rsidR="00EC68E7">
              <w:t xml:space="preserve">– in der Europäischen Gemeinschaften oder </w:t>
            </w:r>
          </w:p>
          <w:p w14:paraId="66589551" w14:textId="77777777" w:rsidR="00226DB5" w:rsidRDefault="00226DB5" w:rsidP="00EC68E7">
            <w:r>
              <w:t xml:space="preserve">              </w:t>
            </w:r>
            <w:r w:rsidR="00EC68E7">
              <w:t>– in einem Staat der Vertragsparteien des Abkommens über den Europäischen W</w:t>
            </w:r>
            <w:r>
              <w:t xml:space="preserve">irtschaftsraum </w:t>
            </w:r>
          </w:p>
          <w:p w14:paraId="6F653CC2" w14:textId="77777777" w:rsidR="00226DB5" w:rsidRDefault="00226DB5" w:rsidP="00EC68E7">
            <w:r>
              <w:t xml:space="preserve">              oder</w:t>
            </w:r>
          </w:p>
          <w:p w14:paraId="19D8D3BE" w14:textId="77777777" w:rsidR="00226DB5" w:rsidRDefault="00226DB5" w:rsidP="00EC68E7">
            <w:r>
              <w:t xml:space="preserve">              </w:t>
            </w:r>
            <w:r w:rsidR="00EC68E7">
              <w:t xml:space="preserve">– in einem Staat der </w:t>
            </w:r>
            <w:r w:rsidR="00725A3B">
              <w:t>Vertragsparteien des WTO-Abkommens über das öffentliche Beschaffungs</w:t>
            </w:r>
            <w:r>
              <w:t>-</w:t>
            </w:r>
          </w:p>
          <w:p w14:paraId="2E3FDDD7" w14:textId="77777777" w:rsidR="00226DB5" w:rsidRDefault="00226DB5" w:rsidP="00EC68E7">
            <w:r>
              <w:t xml:space="preserve">              </w:t>
            </w:r>
            <w:r w:rsidR="00D1327B">
              <w:t xml:space="preserve">   </w:t>
            </w:r>
            <w:r w:rsidR="00725A3B">
              <w:t xml:space="preserve">wesen zugelassenen Kreditinstitut bzw. Kreditversicherer zu stellen. </w:t>
            </w:r>
          </w:p>
          <w:p w14:paraId="632E5553" w14:textId="77777777" w:rsidR="00D1327B" w:rsidRDefault="00226DB5" w:rsidP="00EC68E7">
            <w:r>
              <w:t xml:space="preserve">              </w:t>
            </w:r>
          </w:p>
          <w:p w14:paraId="038C314A" w14:textId="77777777" w:rsidR="00226DB5" w:rsidRDefault="00D1327B" w:rsidP="00EC68E7">
            <w:r>
              <w:t xml:space="preserve">              </w:t>
            </w:r>
            <w:r w:rsidR="00725A3B">
              <w:t xml:space="preserve">Die Bürgschaftsurkunden enthalten folgende Erklärung des Bürgen: </w:t>
            </w:r>
          </w:p>
          <w:p w14:paraId="344B9915" w14:textId="77777777" w:rsidR="00226DB5" w:rsidRDefault="00226DB5" w:rsidP="00EC68E7">
            <w:r>
              <w:t xml:space="preserve">              </w:t>
            </w:r>
            <w:r w:rsidR="00725A3B">
              <w:t>- „Der Bürge übernimmt für den Auftragnehmer die selbstschuldnerische Bürgschaft nach deutschem</w:t>
            </w:r>
          </w:p>
          <w:p w14:paraId="533C931E" w14:textId="77777777" w:rsidR="00226DB5" w:rsidRDefault="00226DB5" w:rsidP="00EC68E7">
            <w:r>
              <w:t xml:space="preserve">                </w:t>
            </w:r>
            <w:r w:rsidR="00725A3B">
              <w:t xml:space="preserve"> Recht. </w:t>
            </w:r>
          </w:p>
          <w:p w14:paraId="55E4D398" w14:textId="77777777" w:rsidR="00226DB5" w:rsidRDefault="00226DB5" w:rsidP="00EC68E7">
            <w:r>
              <w:t xml:space="preserve">              </w:t>
            </w:r>
            <w:r w:rsidR="00725A3B">
              <w:t xml:space="preserve">– Auf die Einreden der </w:t>
            </w:r>
            <w:proofErr w:type="spellStart"/>
            <w:r w:rsidR="00725A3B">
              <w:t>Anrechtbarkeit</w:t>
            </w:r>
            <w:proofErr w:type="spellEnd"/>
            <w:r w:rsidR="00725A3B">
              <w:t xml:space="preserve"> und der Aufrechenbarkeit sowie der Vorausklage gemäß §§</w:t>
            </w:r>
          </w:p>
          <w:p w14:paraId="46964510" w14:textId="77777777" w:rsidR="00BE7D37" w:rsidRDefault="00226DB5" w:rsidP="00EC68E7">
            <w:r>
              <w:t xml:space="preserve">                 </w:t>
            </w:r>
            <w:r w:rsidR="00725A3B">
              <w:t>770, 771 BGB wird verzichtet. Der Verzicht auf eine Einrede der A</w:t>
            </w:r>
            <w:r w:rsidR="00BE7D37">
              <w:t>ufrechenbarkeit gilt nicht für</w:t>
            </w:r>
          </w:p>
          <w:p w14:paraId="0DE43E4C" w14:textId="77777777" w:rsidR="00BE7D37" w:rsidRDefault="00BE7D37" w:rsidP="00EC68E7">
            <w:r>
              <w:t xml:space="preserve">                 </w:t>
            </w:r>
            <w:r w:rsidR="00725A3B">
              <w:t xml:space="preserve">unbestrittene oder rechtskräftig festgestellte Gegenforderungen des Hauptschuldners. </w:t>
            </w:r>
          </w:p>
          <w:p w14:paraId="0836A807" w14:textId="77777777" w:rsidR="00BE7D37" w:rsidRDefault="00BE7D37" w:rsidP="00EC68E7">
            <w:r>
              <w:t xml:space="preserve">              </w:t>
            </w:r>
            <w:r w:rsidR="00725A3B">
              <w:t xml:space="preserve">– Die Bürgschaft ist unbefristet; sie erlischt mit der Rückgabe dieser Bürgschaftsurkunde. </w:t>
            </w:r>
          </w:p>
          <w:p w14:paraId="33D8D3C9" w14:textId="77777777" w:rsidR="00BE7D37" w:rsidRDefault="00BE7D37" w:rsidP="00EC68E7">
            <w:r>
              <w:t xml:space="preserve">              </w:t>
            </w:r>
            <w:r w:rsidR="00725A3B">
              <w:t xml:space="preserve">– Die Bürgschaftsforderung verjährt nicht vor der gesicherten Hauptforderung. Nach Abschluss des </w:t>
            </w:r>
          </w:p>
          <w:p w14:paraId="20418530" w14:textId="77777777" w:rsidR="00BE7D37" w:rsidRDefault="00BE7D37" w:rsidP="00EC68E7">
            <w:r>
              <w:t xml:space="preserve">                 </w:t>
            </w:r>
            <w:r w:rsidR="00725A3B">
              <w:t xml:space="preserve">Bürgschaftsvertrages getroffene Vereinbarungen über die Verjährung der Hauptforderung zwischen </w:t>
            </w:r>
          </w:p>
          <w:p w14:paraId="0C9F3AA3" w14:textId="77777777" w:rsidR="00BE7D37" w:rsidRDefault="00BE7D37" w:rsidP="00EC68E7">
            <w:r>
              <w:t xml:space="preserve">                 </w:t>
            </w:r>
            <w:r w:rsidR="00725A3B">
              <w:t xml:space="preserve">dem Auftraggeber und dem Auftragnehmer sind für den Bürgen nur im Falle seiner schriftlichen </w:t>
            </w:r>
          </w:p>
          <w:p w14:paraId="53993B88" w14:textId="77777777" w:rsidR="00BE7D37" w:rsidRDefault="00BE7D37" w:rsidP="00EC68E7">
            <w:r>
              <w:t xml:space="preserve">                 </w:t>
            </w:r>
            <w:r w:rsidR="00725A3B">
              <w:t xml:space="preserve">Zustimmung bindend. </w:t>
            </w:r>
          </w:p>
          <w:p w14:paraId="388DB2B7" w14:textId="77777777" w:rsidR="00BE7D37" w:rsidRDefault="00BE7D37" w:rsidP="00EC68E7">
            <w:r>
              <w:t xml:space="preserve">              </w:t>
            </w:r>
            <w:r w:rsidR="00226DB5">
              <w:t xml:space="preserve">– Gerichtsstand ist der Sitz der zur Prozessvertretung des Auftraggebers zuständigen Stelle.“ </w:t>
            </w:r>
          </w:p>
          <w:p w14:paraId="2F0DD5F2" w14:textId="77777777" w:rsidR="00BE7D37" w:rsidRDefault="00BE7D37" w:rsidP="00EC68E7"/>
          <w:p w14:paraId="40D578FC" w14:textId="77777777" w:rsidR="00BE7D37" w:rsidRDefault="00BE7D37" w:rsidP="00EC68E7">
            <w:r>
              <w:t xml:space="preserve">              </w:t>
            </w:r>
            <w:r w:rsidR="00226DB5">
              <w:t xml:space="preserve">Die Bürgschaft ist über den Gesamtbetrag der Sicherheit in nur </w:t>
            </w:r>
            <w:r w:rsidR="00226DB5" w:rsidRPr="00BE7D37">
              <w:rPr>
                <w:b/>
              </w:rPr>
              <w:t>e</w:t>
            </w:r>
            <w:r w:rsidRPr="00BE7D37">
              <w:rPr>
                <w:b/>
              </w:rPr>
              <w:t xml:space="preserve"> </w:t>
            </w:r>
            <w:r w:rsidR="00226DB5" w:rsidRPr="00BE7D37">
              <w:rPr>
                <w:b/>
              </w:rPr>
              <w:t>i</w:t>
            </w:r>
            <w:r w:rsidRPr="00BE7D37">
              <w:rPr>
                <w:b/>
              </w:rPr>
              <w:t xml:space="preserve"> </w:t>
            </w:r>
            <w:r w:rsidR="00226DB5" w:rsidRPr="00BE7D37">
              <w:rPr>
                <w:b/>
              </w:rPr>
              <w:t>n</w:t>
            </w:r>
            <w:r w:rsidRPr="00BE7D37">
              <w:rPr>
                <w:b/>
              </w:rPr>
              <w:t xml:space="preserve"> </w:t>
            </w:r>
            <w:r w:rsidR="00226DB5" w:rsidRPr="00BE7D37">
              <w:rPr>
                <w:b/>
              </w:rPr>
              <w:t>e</w:t>
            </w:r>
            <w:r w:rsidRPr="00BE7D37">
              <w:rPr>
                <w:b/>
              </w:rPr>
              <w:t xml:space="preserve"> </w:t>
            </w:r>
            <w:r w:rsidR="00226DB5" w:rsidRPr="00BE7D37">
              <w:rPr>
                <w:b/>
              </w:rPr>
              <w:t>r</w:t>
            </w:r>
            <w:r w:rsidR="00226DB5">
              <w:t xml:space="preserve"> Urkunde zu stellen. </w:t>
            </w:r>
          </w:p>
          <w:p w14:paraId="588F2DBE" w14:textId="77777777" w:rsidR="00BE7D37" w:rsidRDefault="00BE7D37" w:rsidP="00EC68E7"/>
          <w:p w14:paraId="07DAB5D5" w14:textId="77777777" w:rsidR="00BE7D37" w:rsidRDefault="00BE7D37" w:rsidP="00EC68E7">
            <w:r>
              <w:t xml:space="preserve">              </w:t>
            </w:r>
            <w:r w:rsidR="00226DB5">
              <w:t xml:space="preserve">Die Urkunde über die Abschlagszahlungsbürgschaft wird zurückgegeben, wenn sie Stoffe und </w:t>
            </w:r>
          </w:p>
          <w:p w14:paraId="6C7E5DC1" w14:textId="77777777" w:rsidR="00BE7D37" w:rsidRDefault="00BE7D37" w:rsidP="00EC68E7">
            <w:r>
              <w:t xml:space="preserve">              </w:t>
            </w:r>
            <w:r w:rsidR="00226DB5">
              <w:t xml:space="preserve">Bauteile, für die Sicherheit geleistet worden ist, eingebaut sind. </w:t>
            </w:r>
          </w:p>
          <w:p w14:paraId="46DFA9DA" w14:textId="77777777" w:rsidR="00BE7D37" w:rsidRDefault="00BE7D37" w:rsidP="00EC68E7"/>
          <w:p w14:paraId="0D83EA0A" w14:textId="77777777" w:rsidR="00BE7D37" w:rsidRDefault="00BE7D37" w:rsidP="00EC68E7">
            <w:r>
              <w:t xml:space="preserve">              </w:t>
            </w:r>
            <w:r w:rsidR="00226DB5">
              <w:t xml:space="preserve">Die Urkunde über die Vorauszahlungsbürgschaft wird zurückgegeben, wenn die Vorauszahlung auf </w:t>
            </w:r>
          </w:p>
          <w:p w14:paraId="7AC76213" w14:textId="77777777" w:rsidR="00EC68E7" w:rsidRDefault="00BE7D37" w:rsidP="00EC68E7">
            <w:r>
              <w:t xml:space="preserve">              </w:t>
            </w:r>
            <w:r w:rsidR="00226DB5">
              <w:t>fällige Zahlungen angerechnet worden ist.</w:t>
            </w:r>
          </w:p>
          <w:p w14:paraId="18B62CF2" w14:textId="2595B181" w:rsidR="00996E36" w:rsidRPr="00EC68E7" w:rsidRDefault="00996E36" w:rsidP="00EC68E7"/>
        </w:tc>
      </w:tr>
      <w:tr w:rsidR="00F26BD7" w:rsidRPr="00063289" w14:paraId="6E8C12FE" w14:textId="77777777" w:rsidTr="00F26BD7">
        <w:tblPrEx>
          <w:tblBorders>
            <w:bottom w:val="single" w:sz="4" w:space="0" w:color="auto"/>
          </w:tblBorders>
        </w:tblPrEx>
        <w:trPr>
          <w:trHeight w:val="284"/>
        </w:trPr>
        <w:tc>
          <w:tcPr>
            <w:tcW w:w="851" w:type="dxa"/>
            <w:gridSpan w:val="3"/>
            <w:noWrap/>
            <w:tcMar>
              <w:left w:w="28" w:type="dxa"/>
            </w:tcMar>
          </w:tcPr>
          <w:p w14:paraId="7A02D5C6" w14:textId="77777777" w:rsidR="00F26BD7" w:rsidRPr="00063289" w:rsidRDefault="00F26BD7" w:rsidP="00FE703D">
            <w:pPr>
              <w:jc w:val="left"/>
            </w:pPr>
          </w:p>
        </w:tc>
        <w:tc>
          <w:tcPr>
            <w:tcW w:w="425" w:type="dxa"/>
            <w:gridSpan w:val="2"/>
          </w:tcPr>
          <w:p w14:paraId="59CFFF0B" w14:textId="77777777" w:rsidR="00F26BD7" w:rsidRPr="00063289" w:rsidRDefault="00F26BD7" w:rsidP="00FE703D">
            <w:pPr>
              <w:jc w:val="left"/>
            </w:pPr>
          </w:p>
        </w:tc>
        <w:tc>
          <w:tcPr>
            <w:tcW w:w="8647" w:type="dxa"/>
            <w:gridSpan w:val="7"/>
            <w:noWrap/>
            <w:vAlign w:val="center"/>
          </w:tcPr>
          <w:p w14:paraId="1B783B6A" w14:textId="77777777" w:rsidR="00F26BD7" w:rsidRPr="00212F66" w:rsidRDefault="00F26BD7" w:rsidP="00FE703D">
            <w:pPr>
              <w:rPr>
                <w:bCs/>
              </w:rPr>
            </w:pPr>
          </w:p>
        </w:tc>
      </w:tr>
      <w:tr w:rsidR="007F6C58" w:rsidRPr="00063289" w14:paraId="3743AA50" w14:textId="77777777" w:rsidTr="002C2A19">
        <w:tblPrEx>
          <w:tblBorders>
            <w:bottom w:val="single" w:sz="4" w:space="0" w:color="auto"/>
          </w:tblBorders>
        </w:tblPrEx>
        <w:trPr>
          <w:trHeight w:val="397"/>
        </w:trPr>
        <w:tc>
          <w:tcPr>
            <w:tcW w:w="9923" w:type="dxa"/>
            <w:gridSpan w:val="12"/>
            <w:noWrap/>
            <w:tcMar>
              <w:left w:w="28" w:type="dxa"/>
            </w:tcMar>
            <w:vAlign w:val="center"/>
          </w:tcPr>
          <w:p w14:paraId="0EC1910A" w14:textId="77777777" w:rsidR="007F6C58" w:rsidRDefault="00226DB5" w:rsidP="00FB75F4">
            <w:pPr>
              <w:pStyle w:val="berschrift1"/>
              <w:rPr>
                <w:b w:val="0"/>
              </w:rPr>
            </w:pPr>
            <w:r w:rsidRPr="00226DB5">
              <w:rPr>
                <w:b w:val="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32E5DC5D" w14:textId="77777777" w:rsidR="00195FF8" w:rsidRPr="00195FF8" w:rsidRDefault="00195FF8" w:rsidP="00195FF8"/>
        </w:tc>
      </w:tr>
      <w:tr w:rsidR="00215D23" w:rsidRPr="00063289" w14:paraId="1141791C" w14:textId="77777777" w:rsidTr="00322554">
        <w:tblPrEx>
          <w:tblBorders>
            <w:bottom w:val="single" w:sz="4" w:space="0" w:color="auto"/>
          </w:tblBorders>
        </w:tblPrEx>
        <w:trPr>
          <w:trHeight w:val="284"/>
        </w:trPr>
        <w:tc>
          <w:tcPr>
            <w:tcW w:w="9923" w:type="dxa"/>
            <w:gridSpan w:val="12"/>
            <w:noWrap/>
            <w:tcMar>
              <w:left w:w="28" w:type="dxa"/>
            </w:tcMar>
            <w:vAlign w:val="center"/>
          </w:tcPr>
          <w:p w14:paraId="39E98053" w14:textId="77777777" w:rsidR="00BE7D37" w:rsidRDefault="00BE7D37" w:rsidP="00195FF8">
            <w:pPr>
              <w:pStyle w:val="berschrift1"/>
            </w:pPr>
            <w:r>
              <w:t xml:space="preserve">Steuerabzug bei Bauleistungen </w:t>
            </w:r>
          </w:p>
          <w:p w14:paraId="4DECD202" w14:textId="77777777" w:rsidR="00215D23" w:rsidRPr="003C483F" w:rsidRDefault="00BE7D37" w:rsidP="00BE7D37">
            <w:pPr>
              <w:pStyle w:val="berschrift1"/>
              <w:numPr>
                <w:ilvl w:val="0"/>
                <w:numId w:val="0"/>
              </w:numPr>
              <w:ind w:left="851"/>
            </w:pPr>
            <w:r w:rsidRPr="00BE7D37">
              <w:rPr>
                <w:b w:val="0"/>
              </w:rPr>
              <w:t>Der Auftragnehmer verpflichtet sich, jede vom zuständigen Finanzamt vorgenommene Änderung in Bezug auf eine vorgelegte Freistellungsbescheinigung (§ 48b EStG) dem Auftraggeber unverzüglich schriftlich mitzuteilen.</w:t>
            </w:r>
          </w:p>
        </w:tc>
      </w:tr>
      <w:tr w:rsidR="00B23E75" w:rsidRPr="00063289" w14:paraId="1EDB2342"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2182DB2A" w14:textId="77777777" w:rsidR="00BE7D37" w:rsidRDefault="002C2DDA" w:rsidP="00BE7D37">
            <w:pPr>
              <w:pStyle w:val="berschrift1"/>
            </w:pPr>
            <w:r>
              <w:lastRenderedPageBreak/>
              <w:t>Verjährungsfristen</w:t>
            </w:r>
          </w:p>
          <w:p w14:paraId="24BBA61A" w14:textId="77777777" w:rsidR="002C2DDA" w:rsidRDefault="002C2DDA" w:rsidP="002C2DDA">
            <w:pPr>
              <w:ind w:left="851"/>
            </w:pPr>
            <w:r>
              <w:t xml:space="preserve">Für die Mängelrechte gelten die Bestimmungen des § 13 VOB/B mit der Maßgabe, dass anstelle der Regelfristen des § 13 Abs.4 Nr.1 VOB/B folgende Verjährungsfristen gelten: </w:t>
            </w:r>
          </w:p>
          <w:p w14:paraId="19243C3D" w14:textId="77777777" w:rsidR="002C2DDA" w:rsidRDefault="002C2DDA" w:rsidP="002C2DDA">
            <w:pPr>
              <w:ind w:left="851"/>
              <w:rPr>
                <w:b/>
                <w:bCs/>
              </w:rPr>
            </w:pPr>
          </w:p>
          <w:p w14:paraId="2437400D" w14:textId="76A0FD59" w:rsidR="002C2DDA" w:rsidRDefault="002C2DDA" w:rsidP="002C2DDA">
            <w:pPr>
              <w:ind w:left="851"/>
              <w:rPr>
                <w:b/>
                <w:bCs/>
              </w:rPr>
            </w:pPr>
            <w:r w:rsidRPr="002C2DDA">
              <w:rPr>
                <w:b/>
                <w:bCs/>
              </w:rPr>
              <w:t>Für alle Bauleistungen: 5 Jahre</w:t>
            </w:r>
          </w:p>
          <w:p w14:paraId="17CFED9B" w14:textId="4DDFF7EE" w:rsidR="002C2DDA" w:rsidRPr="002C2DDA" w:rsidRDefault="002C2DDA" w:rsidP="002C2DDA">
            <w:pPr>
              <w:ind w:left="851"/>
              <w:rPr>
                <w:b/>
                <w:bCs/>
              </w:rPr>
            </w:pPr>
          </w:p>
        </w:tc>
      </w:tr>
      <w:tr w:rsidR="00215D23" w:rsidRPr="00063289" w14:paraId="5D3F6803"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7E46D8C" w14:textId="5A46EAC4" w:rsidR="00BE7D37" w:rsidRDefault="002C2DDA" w:rsidP="00FB75F4">
            <w:pPr>
              <w:pStyle w:val="berschrift1"/>
            </w:pPr>
            <w:r>
              <w:t>Bautagesberichte</w:t>
            </w:r>
          </w:p>
          <w:p w14:paraId="6DA95989" w14:textId="2953C4B0" w:rsidR="002C2DDA" w:rsidRPr="002C2DDA" w:rsidRDefault="002C2DDA" w:rsidP="002C2DDA">
            <w:pPr>
              <w:ind w:left="851"/>
            </w:pPr>
            <w:r>
              <w:t xml:space="preserve">Durch die Ausführungsfirma sind Bautagesberichte zu führen. Die Übergabe der Originalberichte erfolgt wöchentlich zur Baubesprechung an die </w:t>
            </w:r>
            <w:r w:rsidR="00962CAA">
              <w:t>Objektüberwachung. Mindestang</w:t>
            </w:r>
            <w:r w:rsidR="00D737FB">
              <w:t>a</w:t>
            </w:r>
            <w:r w:rsidR="00962CAA">
              <w:t>ben sind: Wetter, Arbeitskräfte- und Geräteeinsatz, durchgeführte Arbeiten, geliefertes Baumaterial, besondere Vorkommnisse.</w:t>
            </w:r>
          </w:p>
          <w:p w14:paraId="7FE9CDA0" w14:textId="77777777" w:rsidR="00996E36" w:rsidRPr="00996E36" w:rsidRDefault="00996E36" w:rsidP="00996E36"/>
          <w:p w14:paraId="76B37293" w14:textId="4A16C3E1" w:rsidR="00215D23" w:rsidRPr="003C483F" w:rsidRDefault="00215D23" w:rsidP="00FB75F4">
            <w:pPr>
              <w:pStyle w:val="berschrift1"/>
            </w:pPr>
            <w:r w:rsidRPr="003C483F">
              <w:t>Weitere Besondere Vertragsbedingungen</w:t>
            </w:r>
          </w:p>
        </w:tc>
      </w:tr>
      <w:tr w:rsidR="00A4187E" w:rsidRPr="00063289" w14:paraId="09F71C71"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6486299B" w14:textId="77777777" w:rsidR="002A3600" w:rsidRPr="003C483F" w:rsidRDefault="002A3600" w:rsidP="00063289">
            <w:pPr>
              <w:rPr>
                <w:bCs/>
              </w:rPr>
            </w:pPr>
          </w:p>
        </w:tc>
      </w:tr>
    </w:tbl>
    <w:p w14:paraId="4F53D43E" w14:textId="77777777" w:rsidR="00D737FB" w:rsidRDefault="00D737FB" w:rsidP="00487B92">
      <w:pPr>
        <w:ind w:left="705"/>
      </w:pPr>
    </w:p>
    <w:p w14:paraId="680ADB90" w14:textId="0DAD604B" w:rsidR="00063289" w:rsidRDefault="00487B92" w:rsidP="00487B92">
      <w:pPr>
        <w:ind w:left="705"/>
      </w:pPr>
      <w:r>
        <w:t>Innerhalb einer Woche nach Zuschlagserteilung ist vom Auftragnehmer eine übersichtlich geordnete Preisermittlung (Urkalkulation) aus der alle preisbildenden Fakten eindeutig erkennbar sind, versiegelt einzureichen</w:t>
      </w:r>
      <w:r w:rsidR="00C21E61">
        <w:t>. Die Urkalkulation hat auch die Kalkulation eventueller Nachunternehmer zu enthalten.</w:t>
      </w:r>
    </w:p>
    <w:p w14:paraId="03960C37" w14:textId="77777777" w:rsidR="00C21E61" w:rsidRDefault="00C21E61" w:rsidP="00487B92">
      <w:pPr>
        <w:ind w:left="705"/>
      </w:pPr>
      <w:r>
        <w:t>Es bleibt dem Auftraggeber vorbehalten, schon vor Auftragserteilung die Vorlage der Kalkulation zur Einsichtnahme anzufordern bzw. einzubehalten.</w:t>
      </w:r>
    </w:p>
    <w:p w14:paraId="2E5F58D9" w14:textId="77777777" w:rsidR="002A3600" w:rsidRDefault="002A3600" w:rsidP="002A3600">
      <w:pPr>
        <w:rPr>
          <w:bCs/>
        </w:rPr>
      </w:pPr>
    </w:p>
    <w:p w14:paraId="1AE03F85" w14:textId="77777777" w:rsidR="002A3600" w:rsidRDefault="002A3600" w:rsidP="002A3600">
      <w:pPr>
        <w:rPr>
          <w:bCs/>
        </w:rPr>
      </w:pPr>
      <w:r>
        <w:rPr>
          <w:rFonts w:cs="Arial"/>
          <w:b/>
          <w:bCs/>
          <w:sz w:val="22"/>
          <w:szCs w:val="22"/>
        </w:rPr>
        <w:t>11 Ergänzende Textbausteine „Gütesicherung der Ausführung nach RAL-GZ 961“</w:t>
      </w:r>
    </w:p>
    <w:p w14:paraId="27F19E1F" w14:textId="77777777" w:rsidR="002A3600" w:rsidRDefault="002A3600" w:rsidP="002A3600">
      <w:pPr>
        <w:autoSpaceDE w:val="0"/>
        <w:autoSpaceDN w:val="0"/>
        <w:adjustRightInd w:val="0"/>
        <w:rPr>
          <w:rFonts w:cs="Arial"/>
          <w:b/>
          <w:bCs/>
          <w:sz w:val="22"/>
          <w:szCs w:val="22"/>
        </w:rPr>
      </w:pPr>
    </w:p>
    <w:p w14:paraId="7B4BC5B4" w14:textId="77777777" w:rsidR="002A3600" w:rsidRPr="002A3600" w:rsidRDefault="002A3600" w:rsidP="002A3600">
      <w:pPr>
        <w:autoSpaceDE w:val="0"/>
        <w:autoSpaceDN w:val="0"/>
        <w:adjustRightInd w:val="0"/>
        <w:rPr>
          <w:rFonts w:cs="Arial"/>
          <w:b/>
          <w:bCs/>
          <w:szCs w:val="18"/>
        </w:rPr>
      </w:pPr>
      <w:r w:rsidRPr="002A3600">
        <w:rPr>
          <w:rFonts w:cs="Arial"/>
          <w:b/>
          <w:bCs/>
          <w:szCs w:val="18"/>
        </w:rPr>
        <w:t>11.1 Gütesicherung der Ausführung nach RAL-GZ 961</w:t>
      </w:r>
    </w:p>
    <w:p w14:paraId="24EC7E4F" w14:textId="77777777" w:rsidR="002A3600" w:rsidRPr="002A3600" w:rsidRDefault="002A3600" w:rsidP="002A3600">
      <w:pPr>
        <w:autoSpaceDE w:val="0"/>
        <w:autoSpaceDN w:val="0"/>
        <w:adjustRightInd w:val="0"/>
        <w:rPr>
          <w:rFonts w:cs="Arial"/>
          <w:b/>
          <w:bCs/>
          <w:szCs w:val="18"/>
        </w:rPr>
      </w:pPr>
      <w:r w:rsidRPr="002A3600">
        <w:rPr>
          <w:rFonts w:cs="Arial"/>
          <w:b/>
          <w:bCs/>
          <w:szCs w:val="18"/>
        </w:rPr>
        <w:t>11.1.1 Sicherstellung der Qualifikation</w:t>
      </w:r>
    </w:p>
    <w:p w14:paraId="1FB6502D" w14:textId="77777777" w:rsidR="002A3600" w:rsidRPr="002A3600" w:rsidRDefault="002A3600" w:rsidP="002A3600">
      <w:pPr>
        <w:autoSpaceDE w:val="0"/>
        <w:autoSpaceDN w:val="0"/>
        <w:adjustRightInd w:val="0"/>
        <w:rPr>
          <w:rFonts w:cs="Arial"/>
          <w:b/>
          <w:bCs/>
          <w:szCs w:val="18"/>
        </w:rPr>
      </w:pPr>
    </w:p>
    <w:p w14:paraId="302EA005" w14:textId="77777777" w:rsidR="002A3600" w:rsidRPr="002A3600" w:rsidRDefault="002A3600" w:rsidP="002A3600">
      <w:pPr>
        <w:autoSpaceDE w:val="0"/>
        <w:autoSpaceDN w:val="0"/>
        <w:adjustRightInd w:val="0"/>
        <w:rPr>
          <w:rFonts w:cs="Arial"/>
          <w:szCs w:val="18"/>
        </w:rPr>
      </w:pPr>
      <w:r w:rsidRPr="002A3600">
        <w:rPr>
          <w:rFonts w:cs="Arial"/>
          <w:szCs w:val="18"/>
        </w:rPr>
        <w:t>Der Auftragnehmer verpflichtet sich, die mit Angebotsabgabe nachgewiesene fachliche Qualifikation des</w:t>
      </w:r>
    </w:p>
    <w:p w14:paraId="07BDB936" w14:textId="77777777" w:rsidR="002A3600" w:rsidRPr="002A3600" w:rsidRDefault="002A3600" w:rsidP="002A3600">
      <w:pPr>
        <w:autoSpaceDE w:val="0"/>
        <w:autoSpaceDN w:val="0"/>
        <w:adjustRightInd w:val="0"/>
        <w:rPr>
          <w:rFonts w:cs="Arial"/>
          <w:szCs w:val="18"/>
        </w:rPr>
      </w:pPr>
      <w:r w:rsidRPr="002A3600">
        <w:rPr>
          <w:rFonts w:cs="Arial"/>
          <w:szCs w:val="18"/>
        </w:rPr>
        <w:t>Unternehmens entsprechend RAL-GZ 961 (Fachkunde, technische Leistungsfähigkeit, Zuverlässigkeit der</w:t>
      </w:r>
    </w:p>
    <w:p w14:paraId="1476F47B" w14:textId="77777777" w:rsidR="002A3600" w:rsidRPr="002A3600" w:rsidRDefault="002A3600" w:rsidP="002A3600">
      <w:pPr>
        <w:autoSpaceDE w:val="0"/>
        <w:autoSpaceDN w:val="0"/>
        <w:adjustRightInd w:val="0"/>
        <w:rPr>
          <w:rFonts w:cs="Arial"/>
          <w:szCs w:val="18"/>
        </w:rPr>
      </w:pPr>
      <w:r w:rsidRPr="002A3600">
        <w:rPr>
          <w:rFonts w:cs="Arial"/>
          <w:szCs w:val="18"/>
        </w:rPr>
        <w:t>technischen Vertragserfüllung) und Gütesicherung des Unternehmens während der Ausführung der Werkleistung</w:t>
      </w:r>
      <w:r>
        <w:rPr>
          <w:rFonts w:cs="Arial"/>
          <w:szCs w:val="18"/>
        </w:rPr>
        <w:t xml:space="preserve"> </w:t>
      </w:r>
      <w:r w:rsidRPr="002A3600">
        <w:rPr>
          <w:rFonts w:cs="Arial"/>
          <w:szCs w:val="18"/>
        </w:rPr>
        <w:t>sicherzustellen und zu erfüllen.</w:t>
      </w:r>
    </w:p>
    <w:p w14:paraId="328DDE70" w14:textId="77777777" w:rsidR="002A3600" w:rsidRPr="002A3600" w:rsidRDefault="002A3600" w:rsidP="002A3600">
      <w:pPr>
        <w:autoSpaceDE w:val="0"/>
        <w:autoSpaceDN w:val="0"/>
        <w:adjustRightInd w:val="0"/>
        <w:rPr>
          <w:rFonts w:cs="Arial"/>
          <w:szCs w:val="18"/>
        </w:rPr>
      </w:pPr>
      <w:r w:rsidRPr="002A3600">
        <w:rPr>
          <w:rFonts w:cs="Arial"/>
          <w:szCs w:val="18"/>
        </w:rPr>
        <w:t>Der Auftragnehmer verpflichtet sich, während der Ausführung der Werkleistung projektbegleitend die</w:t>
      </w:r>
    </w:p>
    <w:p w14:paraId="079B3AAB" w14:textId="77777777" w:rsidR="002A3600" w:rsidRPr="002A3600" w:rsidRDefault="002A3600" w:rsidP="002A3600">
      <w:pPr>
        <w:autoSpaceDE w:val="0"/>
        <w:autoSpaceDN w:val="0"/>
        <w:adjustRightInd w:val="0"/>
        <w:rPr>
          <w:rFonts w:cs="Arial"/>
          <w:szCs w:val="18"/>
        </w:rPr>
      </w:pPr>
      <w:r w:rsidRPr="002A3600">
        <w:rPr>
          <w:rFonts w:cs="Arial"/>
          <w:szCs w:val="18"/>
        </w:rPr>
        <w:t>zugehörige "Eigenüberwachung" entsprechend RAL-GZ 961 Abschnitt 4.2 durchzuführen.</w:t>
      </w:r>
    </w:p>
    <w:p w14:paraId="69266CA3" w14:textId="77777777" w:rsidR="002A3600" w:rsidRPr="002A3600" w:rsidRDefault="002A3600" w:rsidP="002A3600">
      <w:pPr>
        <w:autoSpaceDE w:val="0"/>
        <w:autoSpaceDN w:val="0"/>
        <w:adjustRightInd w:val="0"/>
        <w:rPr>
          <w:rFonts w:cs="Arial"/>
          <w:szCs w:val="18"/>
        </w:rPr>
      </w:pPr>
    </w:p>
    <w:p w14:paraId="0222A41A" w14:textId="77777777" w:rsidR="002A3600" w:rsidRPr="002A3600" w:rsidRDefault="002A3600" w:rsidP="002A3600">
      <w:pPr>
        <w:autoSpaceDE w:val="0"/>
        <w:autoSpaceDN w:val="0"/>
        <w:adjustRightInd w:val="0"/>
        <w:rPr>
          <w:rFonts w:cs="Arial"/>
          <w:b/>
          <w:bCs/>
          <w:szCs w:val="18"/>
        </w:rPr>
      </w:pPr>
      <w:r w:rsidRPr="002A3600">
        <w:rPr>
          <w:rFonts w:cs="Arial"/>
          <w:b/>
          <w:bCs/>
          <w:szCs w:val="18"/>
        </w:rPr>
        <w:t>11.1.2 Übergabe Nachweis zur Gütesicherung (in Kopie an AG)</w:t>
      </w:r>
    </w:p>
    <w:p w14:paraId="05FE28BB" w14:textId="77777777" w:rsidR="002A3600" w:rsidRPr="002A3600" w:rsidRDefault="002A3600" w:rsidP="002A3600">
      <w:pPr>
        <w:autoSpaceDE w:val="0"/>
        <w:autoSpaceDN w:val="0"/>
        <w:adjustRightInd w:val="0"/>
        <w:rPr>
          <w:rFonts w:cs="Arial"/>
          <w:b/>
          <w:bCs/>
          <w:szCs w:val="18"/>
        </w:rPr>
      </w:pPr>
    </w:p>
    <w:p w14:paraId="026D32A8" w14:textId="77777777" w:rsidR="002A3600" w:rsidRPr="002A3600" w:rsidRDefault="002A3600" w:rsidP="002A3600">
      <w:pPr>
        <w:autoSpaceDE w:val="0"/>
        <w:autoSpaceDN w:val="0"/>
        <w:adjustRightInd w:val="0"/>
        <w:rPr>
          <w:rFonts w:cs="Arial"/>
          <w:szCs w:val="18"/>
        </w:rPr>
      </w:pPr>
      <w:r w:rsidRPr="002A3600">
        <w:rPr>
          <w:rFonts w:cs="Arial"/>
          <w:szCs w:val="18"/>
        </w:rPr>
        <w:t>Der Nachweis zur Gütesicherung und der damit verbundenen regelmäßigen Überprüfung des</w:t>
      </w:r>
    </w:p>
    <w:p w14:paraId="323CFB4A" w14:textId="77777777" w:rsidR="002A3600" w:rsidRPr="002A3600" w:rsidRDefault="002A3600" w:rsidP="002A3600">
      <w:pPr>
        <w:autoSpaceDE w:val="0"/>
        <w:autoSpaceDN w:val="0"/>
        <w:adjustRightInd w:val="0"/>
        <w:rPr>
          <w:rFonts w:cs="Arial"/>
          <w:szCs w:val="18"/>
        </w:rPr>
      </w:pPr>
      <w:r w:rsidRPr="002A3600">
        <w:rPr>
          <w:rFonts w:cs="Arial"/>
          <w:szCs w:val="18"/>
        </w:rPr>
        <w:t>Unternehmens durch eine vom AG anerkannte Prüfstelle ist nach Auftragserteilung dem Auftraggeber</w:t>
      </w:r>
    </w:p>
    <w:p w14:paraId="68810D2B" w14:textId="77777777" w:rsidR="002A3600" w:rsidRPr="002A3600" w:rsidRDefault="002A3600" w:rsidP="002A3600">
      <w:pPr>
        <w:autoSpaceDE w:val="0"/>
        <w:autoSpaceDN w:val="0"/>
        <w:adjustRightInd w:val="0"/>
        <w:rPr>
          <w:rFonts w:cs="Arial"/>
          <w:szCs w:val="18"/>
        </w:rPr>
      </w:pPr>
      <w:r w:rsidRPr="002A3600">
        <w:rPr>
          <w:rFonts w:cs="Arial"/>
          <w:szCs w:val="18"/>
        </w:rPr>
        <w:t>auf Verlangen innerhalb von 6 Kalendertagen vorzulegen und zu übergeben.</w:t>
      </w:r>
    </w:p>
    <w:p w14:paraId="39E318EB" w14:textId="77777777" w:rsidR="002A3600" w:rsidRPr="002A3600" w:rsidRDefault="002A3600" w:rsidP="002A3600">
      <w:pPr>
        <w:autoSpaceDE w:val="0"/>
        <w:autoSpaceDN w:val="0"/>
        <w:adjustRightInd w:val="0"/>
        <w:rPr>
          <w:rFonts w:cs="Arial"/>
          <w:szCs w:val="18"/>
        </w:rPr>
      </w:pPr>
    </w:p>
    <w:p w14:paraId="583FB13B" w14:textId="77777777" w:rsidR="002A3600" w:rsidRPr="002A3600" w:rsidRDefault="002A3600" w:rsidP="002A3600">
      <w:pPr>
        <w:autoSpaceDE w:val="0"/>
        <w:autoSpaceDN w:val="0"/>
        <w:adjustRightInd w:val="0"/>
        <w:rPr>
          <w:rFonts w:cs="Arial"/>
          <w:b/>
          <w:bCs/>
          <w:szCs w:val="18"/>
        </w:rPr>
      </w:pPr>
      <w:r w:rsidRPr="002A3600">
        <w:rPr>
          <w:rFonts w:cs="Arial"/>
          <w:b/>
          <w:bCs/>
          <w:szCs w:val="18"/>
        </w:rPr>
        <w:t>11.1.3 Übergabe des/der Verfahrenshandbuchs/Verfahrenshandbücher an den AG</w:t>
      </w:r>
    </w:p>
    <w:p w14:paraId="1E7F17AD" w14:textId="77777777" w:rsidR="002A3600" w:rsidRPr="002A3600" w:rsidRDefault="002A3600" w:rsidP="002A3600">
      <w:pPr>
        <w:autoSpaceDE w:val="0"/>
        <w:autoSpaceDN w:val="0"/>
        <w:adjustRightInd w:val="0"/>
        <w:rPr>
          <w:rFonts w:cs="Arial"/>
          <w:b/>
          <w:bCs/>
          <w:szCs w:val="18"/>
        </w:rPr>
      </w:pPr>
    </w:p>
    <w:p w14:paraId="0CBC0943" w14:textId="77777777" w:rsidR="002A3600" w:rsidRPr="002A3600" w:rsidRDefault="002A3600" w:rsidP="002A3600">
      <w:pPr>
        <w:autoSpaceDE w:val="0"/>
        <w:autoSpaceDN w:val="0"/>
        <w:adjustRightInd w:val="0"/>
        <w:rPr>
          <w:rFonts w:cs="Arial"/>
          <w:szCs w:val="18"/>
        </w:rPr>
      </w:pPr>
      <w:r w:rsidRPr="002A3600">
        <w:rPr>
          <w:rFonts w:cs="Arial"/>
          <w:szCs w:val="18"/>
        </w:rPr>
        <w:t>Der Auftragnehmer verpflichtet sich, dem AG das/die Verfahrenshandbuch/Verfahrenshandbücher</w:t>
      </w:r>
    </w:p>
    <w:p w14:paraId="24BC18C6" w14:textId="77777777" w:rsidR="002A3600" w:rsidRPr="002A3600" w:rsidRDefault="002A3600" w:rsidP="002A3600">
      <w:pPr>
        <w:autoSpaceDE w:val="0"/>
        <w:autoSpaceDN w:val="0"/>
        <w:adjustRightInd w:val="0"/>
        <w:rPr>
          <w:rFonts w:cs="Arial"/>
          <w:szCs w:val="18"/>
        </w:rPr>
      </w:pPr>
      <w:r w:rsidRPr="002A3600">
        <w:rPr>
          <w:rFonts w:cs="Arial"/>
          <w:szCs w:val="18"/>
        </w:rPr>
        <w:t xml:space="preserve">zu dem/den unter Abschnitt 8.3 </w:t>
      </w:r>
      <w:proofErr w:type="spellStart"/>
      <w:r w:rsidRPr="002A3600">
        <w:rPr>
          <w:rFonts w:cs="Arial"/>
          <w:szCs w:val="18"/>
        </w:rPr>
        <w:t>Erg.Teilnahmebedingungen</w:t>
      </w:r>
      <w:proofErr w:type="spellEnd"/>
      <w:r w:rsidRPr="002A3600">
        <w:rPr>
          <w:rFonts w:cs="Arial"/>
          <w:szCs w:val="18"/>
        </w:rPr>
        <w:t xml:space="preserve"> angegebenen S-System(en) zum</w:t>
      </w:r>
    </w:p>
    <w:p w14:paraId="5F0F17B4" w14:textId="77777777" w:rsidR="002A3600" w:rsidRPr="002A3600" w:rsidRDefault="002A3600" w:rsidP="002A3600">
      <w:pPr>
        <w:autoSpaceDE w:val="0"/>
        <w:autoSpaceDN w:val="0"/>
        <w:adjustRightInd w:val="0"/>
        <w:rPr>
          <w:rFonts w:cs="Arial"/>
          <w:szCs w:val="18"/>
        </w:rPr>
      </w:pPr>
      <w:r w:rsidRPr="002A3600">
        <w:rPr>
          <w:rFonts w:cs="Arial"/>
          <w:szCs w:val="18"/>
        </w:rPr>
        <w:t>Projektstartgespräch zu übergeben und für die Dauer des Bauverfahrens zu überlassen.</w:t>
      </w:r>
    </w:p>
    <w:p w14:paraId="610D41EF" w14:textId="77777777" w:rsidR="002A3600" w:rsidRPr="002A3600" w:rsidRDefault="002A3600" w:rsidP="002A3600">
      <w:pPr>
        <w:autoSpaceDE w:val="0"/>
        <w:autoSpaceDN w:val="0"/>
        <w:adjustRightInd w:val="0"/>
        <w:rPr>
          <w:rFonts w:cs="Arial"/>
          <w:szCs w:val="18"/>
        </w:rPr>
      </w:pPr>
    </w:p>
    <w:p w14:paraId="54A75D17" w14:textId="77777777" w:rsidR="002A3600" w:rsidRPr="002A3600" w:rsidRDefault="002A3600" w:rsidP="002A3600">
      <w:pPr>
        <w:autoSpaceDE w:val="0"/>
        <w:autoSpaceDN w:val="0"/>
        <w:adjustRightInd w:val="0"/>
        <w:rPr>
          <w:rFonts w:cs="Arial"/>
          <w:b/>
          <w:bCs/>
          <w:szCs w:val="18"/>
        </w:rPr>
      </w:pPr>
      <w:r w:rsidRPr="002A3600">
        <w:rPr>
          <w:rFonts w:cs="Arial"/>
          <w:b/>
          <w:bCs/>
          <w:szCs w:val="18"/>
        </w:rPr>
        <w:t>11.1.4 Eigenüberwachung und Überprüfung des Unternehmens</w:t>
      </w:r>
    </w:p>
    <w:p w14:paraId="33AB3172" w14:textId="77777777" w:rsidR="002A3600" w:rsidRPr="002A3600" w:rsidRDefault="002A3600" w:rsidP="002A3600">
      <w:pPr>
        <w:autoSpaceDE w:val="0"/>
        <w:autoSpaceDN w:val="0"/>
        <w:adjustRightInd w:val="0"/>
        <w:rPr>
          <w:rFonts w:cs="Arial"/>
          <w:b/>
          <w:bCs/>
          <w:szCs w:val="18"/>
        </w:rPr>
      </w:pPr>
    </w:p>
    <w:p w14:paraId="4994A014" w14:textId="77777777" w:rsidR="002A3600" w:rsidRPr="002A3600" w:rsidRDefault="002A3600" w:rsidP="002A3600">
      <w:pPr>
        <w:autoSpaceDE w:val="0"/>
        <w:autoSpaceDN w:val="0"/>
        <w:adjustRightInd w:val="0"/>
        <w:rPr>
          <w:rFonts w:cs="Arial"/>
          <w:szCs w:val="18"/>
        </w:rPr>
      </w:pPr>
      <w:r w:rsidRPr="002A3600">
        <w:rPr>
          <w:rFonts w:cs="Arial"/>
          <w:szCs w:val="18"/>
        </w:rPr>
        <w:t>Der Auftragnehmer verpflichtet sich, alle Eigenüberwachungsunterlagen entsprechend</w:t>
      </w:r>
    </w:p>
    <w:p w14:paraId="65CE0BE9" w14:textId="77777777" w:rsidR="002A3600" w:rsidRPr="002A3600" w:rsidRDefault="002A3600" w:rsidP="002A3600">
      <w:pPr>
        <w:autoSpaceDE w:val="0"/>
        <w:autoSpaceDN w:val="0"/>
        <w:adjustRightInd w:val="0"/>
        <w:rPr>
          <w:rFonts w:cs="Arial"/>
          <w:szCs w:val="18"/>
        </w:rPr>
      </w:pPr>
      <w:r w:rsidRPr="002A3600">
        <w:rPr>
          <w:rFonts w:cs="Arial"/>
          <w:szCs w:val="18"/>
        </w:rPr>
        <w:t>Leitfaden für die Eigenüberwachung nach RAL-GZ 961 dem Auftraggeber auf Verlangen vorzulegen</w:t>
      </w:r>
    </w:p>
    <w:p w14:paraId="2CABD205" w14:textId="77777777" w:rsidR="002A3600" w:rsidRPr="002A3600" w:rsidRDefault="002A3600" w:rsidP="002A3600">
      <w:pPr>
        <w:autoSpaceDE w:val="0"/>
        <w:autoSpaceDN w:val="0"/>
        <w:adjustRightInd w:val="0"/>
        <w:rPr>
          <w:rFonts w:cs="Arial"/>
          <w:szCs w:val="18"/>
        </w:rPr>
      </w:pPr>
      <w:r w:rsidRPr="002A3600">
        <w:rPr>
          <w:rFonts w:cs="Arial"/>
          <w:szCs w:val="18"/>
        </w:rPr>
        <w:t>und zu übergeben.</w:t>
      </w:r>
    </w:p>
    <w:p w14:paraId="56A4E4A1" w14:textId="77777777" w:rsidR="002A3600" w:rsidRPr="002A3600" w:rsidRDefault="002A3600" w:rsidP="002A3600">
      <w:pPr>
        <w:autoSpaceDE w:val="0"/>
        <w:autoSpaceDN w:val="0"/>
        <w:adjustRightInd w:val="0"/>
        <w:rPr>
          <w:rFonts w:cs="Arial"/>
          <w:szCs w:val="18"/>
        </w:rPr>
      </w:pPr>
    </w:p>
    <w:p w14:paraId="0EE3D406" w14:textId="5D52FA53" w:rsidR="002A3600" w:rsidRPr="002A3600" w:rsidRDefault="002A3600" w:rsidP="002A3600">
      <w:pPr>
        <w:autoSpaceDE w:val="0"/>
        <w:autoSpaceDN w:val="0"/>
        <w:adjustRightInd w:val="0"/>
        <w:rPr>
          <w:rFonts w:cs="Arial"/>
          <w:b/>
          <w:bCs/>
          <w:szCs w:val="18"/>
        </w:rPr>
      </w:pPr>
      <w:r w:rsidRPr="002A3600">
        <w:rPr>
          <w:rFonts w:cs="Arial"/>
          <w:b/>
          <w:bCs/>
          <w:szCs w:val="18"/>
        </w:rPr>
        <w:t>11.1.5 Baustellenmeldungen</w:t>
      </w:r>
    </w:p>
    <w:p w14:paraId="5549B45C" w14:textId="77777777" w:rsidR="002A3600" w:rsidRPr="002A3600" w:rsidRDefault="002A3600" w:rsidP="002A3600">
      <w:pPr>
        <w:autoSpaceDE w:val="0"/>
        <w:autoSpaceDN w:val="0"/>
        <w:adjustRightInd w:val="0"/>
        <w:rPr>
          <w:rFonts w:cs="Arial"/>
          <w:b/>
          <w:bCs/>
          <w:szCs w:val="18"/>
        </w:rPr>
      </w:pPr>
    </w:p>
    <w:p w14:paraId="07990085" w14:textId="77777777" w:rsidR="002A3600" w:rsidRPr="002A3600" w:rsidRDefault="002A3600" w:rsidP="002A3600">
      <w:pPr>
        <w:autoSpaceDE w:val="0"/>
        <w:autoSpaceDN w:val="0"/>
        <w:adjustRightInd w:val="0"/>
        <w:rPr>
          <w:rFonts w:cs="Arial"/>
          <w:szCs w:val="18"/>
        </w:rPr>
      </w:pPr>
      <w:r w:rsidRPr="002A3600">
        <w:rPr>
          <w:rFonts w:cs="Arial"/>
          <w:szCs w:val="18"/>
        </w:rPr>
        <w:t>Der Auftragnehmer verpflichtet sich, nach Zuschlagserteilung zeitgleich mit der jeweiligen</w:t>
      </w:r>
    </w:p>
    <w:p w14:paraId="13B5B2A7" w14:textId="77777777" w:rsidR="002A3600" w:rsidRPr="002A3600" w:rsidRDefault="002A3600" w:rsidP="002A3600">
      <w:pPr>
        <w:autoSpaceDE w:val="0"/>
        <w:autoSpaceDN w:val="0"/>
        <w:adjustRightInd w:val="0"/>
        <w:rPr>
          <w:rFonts w:cs="Arial"/>
          <w:szCs w:val="18"/>
        </w:rPr>
      </w:pPr>
      <w:r w:rsidRPr="002A3600">
        <w:rPr>
          <w:rFonts w:cs="Arial"/>
          <w:szCs w:val="18"/>
        </w:rPr>
        <w:t>Meldung der Baustellen den Auftraggeber über die Abgabe der Meldung der Baustelle zu unterrichten</w:t>
      </w:r>
    </w:p>
    <w:p w14:paraId="3C937D52" w14:textId="77777777" w:rsidR="002A3600" w:rsidRPr="002A3600" w:rsidRDefault="002A3600" w:rsidP="002A3600">
      <w:pPr>
        <w:autoSpaceDE w:val="0"/>
        <w:autoSpaceDN w:val="0"/>
        <w:adjustRightInd w:val="0"/>
        <w:rPr>
          <w:rFonts w:cs="Arial"/>
          <w:szCs w:val="18"/>
        </w:rPr>
      </w:pPr>
      <w:r w:rsidRPr="002A3600">
        <w:rPr>
          <w:rFonts w:cs="Arial"/>
          <w:szCs w:val="18"/>
        </w:rPr>
        <w:t>(Kopie an den Auftraggeber).</w:t>
      </w:r>
    </w:p>
    <w:p w14:paraId="013B85AA" w14:textId="77777777" w:rsidR="002A3600" w:rsidRPr="002A3600" w:rsidRDefault="002A3600" w:rsidP="002A3600">
      <w:pPr>
        <w:autoSpaceDE w:val="0"/>
        <w:autoSpaceDN w:val="0"/>
        <w:adjustRightInd w:val="0"/>
        <w:rPr>
          <w:rFonts w:cs="Arial"/>
          <w:szCs w:val="18"/>
        </w:rPr>
      </w:pPr>
    </w:p>
    <w:p w14:paraId="57582E3B" w14:textId="77777777" w:rsidR="00AB13C5" w:rsidRDefault="00AB13C5" w:rsidP="002A3600">
      <w:pPr>
        <w:autoSpaceDE w:val="0"/>
        <w:autoSpaceDN w:val="0"/>
        <w:adjustRightInd w:val="0"/>
        <w:rPr>
          <w:rFonts w:cs="Arial"/>
          <w:b/>
          <w:bCs/>
          <w:szCs w:val="18"/>
        </w:rPr>
      </w:pPr>
    </w:p>
    <w:p w14:paraId="2EC9280E" w14:textId="77777777" w:rsidR="00AB13C5" w:rsidRDefault="00AB13C5" w:rsidP="002A3600">
      <w:pPr>
        <w:autoSpaceDE w:val="0"/>
        <w:autoSpaceDN w:val="0"/>
        <w:adjustRightInd w:val="0"/>
        <w:rPr>
          <w:rFonts w:cs="Arial"/>
          <w:b/>
          <w:bCs/>
          <w:szCs w:val="18"/>
        </w:rPr>
      </w:pPr>
    </w:p>
    <w:p w14:paraId="3AAA0E4F" w14:textId="77777777" w:rsidR="00AB13C5" w:rsidRDefault="00AB13C5" w:rsidP="002A3600">
      <w:pPr>
        <w:autoSpaceDE w:val="0"/>
        <w:autoSpaceDN w:val="0"/>
        <w:adjustRightInd w:val="0"/>
        <w:rPr>
          <w:rFonts w:cs="Arial"/>
          <w:b/>
          <w:bCs/>
          <w:szCs w:val="18"/>
        </w:rPr>
      </w:pPr>
    </w:p>
    <w:p w14:paraId="2B146DCE" w14:textId="77777777" w:rsidR="00AB13C5" w:rsidRDefault="00AB13C5" w:rsidP="002A3600">
      <w:pPr>
        <w:autoSpaceDE w:val="0"/>
        <w:autoSpaceDN w:val="0"/>
        <w:adjustRightInd w:val="0"/>
        <w:rPr>
          <w:rFonts w:cs="Arial"/>
          <w:b/>
          <w:bCs/>
          <w:szCs w:val="18"/>
        </w:rPr>
      </w:pPr>
    </w:p>
    <w:p w14:paraId="1AD91137" w14:textId="77777777" w:rsidR="00AB13C5" w:rsidRDefault="00AB13C5" w:rsidP="002A3600">
      <w:pPr>
        <w:autoSpaceDE w:val="0"/>
        <w:autoSpaceDN w:val="0"/>
        <w:adjustRightInd w:val="0"/>
        <w:rPr>
          <w:rFonts w:cs="Arial"/>
          <w:b/>
          <w:bCs/>
          <w:szCs w:val="18"/>
        </w:rPr>
      </w:pPr>
    </w:p>
    <w:p w14:paraId="1604B771" w14:textId="77777777" w:rsidR="00AB13C5" w:rsidRDefault="00AB13C5" w:rsidP="002A3600">
      <w:pPr>
        <w:autoSpaceDE w:val="0"/>
        <w:autoSpaceDN w:val="0"/>
        <w:adjustRightInd w:val="0"/>
        <w:rPr>
          <w:rFonts w:cs="Arial"/>
          <w:b/>
          <w:bCs/>
          <w:szCs w:val="18"/>
        </w:rPr>
      </w:pPr>
    </w:p>
    <w:p w14:paraId="63837A30" w14:textId="14763610" w:rsidR="002A3600" w:rsidRPr="002A3600" w:rsidRDefault="002A3600" w:rsidP="002A3600">
      <w:pPr>
        <w:autoSpaceDE w:val="0"/>
        <w:autoSpaceDN w:val="0"/>
        <w:adjustRightInd w:val="0"/>
        <w:rPr>
          <w:rFonts w:cs="Arial"/>
          <w:b/>
          <w:bCs/>
          <w:szCs w:val="18"/>
        </w:rPr>
      </w:pPr>
      <w:r w:rsidRPr="002A3600">
        <w:rPr>
          <w:rFonts w:cs="Arial"/>
          <w:b/>
          <w:bCs/>
          <w:szCs w:val="18"/>
        </w:rPr>
        <w:t>11.1.6 Baustellenbesuche nach Güte- und Prüfbestimmungen</w:t>
      </w:r>
    </w:p>
    <w:p w14:paraId="45F35C74" w14:textId="77777777" w:rsidR="002A3600" w:rsidRPr="002A3600" w:rsidRDefault="002A3600" w:rsidP="002A3600">
      <w:pPr>
        <w:autoSpaceDE w:val="0"/>
        <w:autoSpaceDN w:val="0"/>
        <w:adjustRightInd w:val="0"/>
        <w:rPr>
          <w:rFonts w:cs="Arial"/>
          <w:b/>
          <w:bCs/>
          <w:szCs w:val="18"/>
        </w:rPr>
      </w:pPr>
    </w:p>
    <w:p w14:paraId="242EAB5A" w14:textId="77777777" w:rsidR="002A3600" w:rsidRPr="002A3600" w:rsidRDefault="002A3600" w:rsidP="002A3600">
      <w:pPr>
        <w:autoSpaceDE w:val="0"/>
        <w:autoSpaceDN w:val="0"/>
        <w:adjustRightInd w:val="0"/>
        <w:rPr>
          <w:rFonts w:cs="Arial"/>
          <w:szCs w:val="18"/>
        </w:rPr>
      </w:pPr>
      <w:r w:rsidRPr="002A3600">
        <w:rPr>
          <w:rFonts w:cs="Arial"/>
          <w:szCs w:val="18"/>
        </w:rPr>
        <w:t>Satzungsgemäß durchgeführte und den konkreten Auftrag betreffende Prüfberichte entsprechend</w:t>
      </w:r>
    </w:p>
    <w:p w14:paraId="2D70740A" w14:textId="77777777" w:rsidR="002A3600" w:rsidRPr="002A3600" w:rsidRDefault="002A3600" w:rsidP="002A3600">
      <w:pPr>
        <w:autoSpaceDE w:val="0"/>
        <w:autoSpaceDN w:val="0"/>
        <w:adjustRightInd w:val="0"/>
        <w:rPr>
          <w:rFonts w:cs="Arial"/>
          <w:szCs w:val="18"/>
        </w:rPr>
      </w:pPr>
      <w:r w:rsidRPr="002A3600">
        <w:rPr>
          <w:rFonts w:cs="Arial"/>
          <w:szCs w:val="18"/>
        </w:rPr>
        <w:t>RAL-GZ 961 sind dem Auftraggeber auf Verlangen vorzulegen und zu übergeben.</w:t>
      </w:r>
    </w:p>
    <w:p w14:paraId="4E205D07" w14:textId="77777777" w:rsidR="002A3600" w:rsidRPr="002A3600" w:rsidRDefault="002A3600" w:rsidP="002A3600">
      <w:pPr>
        <w:autoSpaceDE w:val="0"/>
        <w:autoSpaceDN w:val="0"/>
        <w:adjustRightInd w:val="0"/>
        <w:rPr>
          <w:rFonts w:cs="Arial"/>
          <w:szCs w:val="18"/>
        </w:rPr>
      </w:pPr>
    </w:p>
    <w:p w14:paraId="4A9DB4A0" w14:textId="77777777" w:rsidR="002A3600" w:rsidRPr="002A3600" w:rsidRDefault="002A3600" w:rsidP="002A3600">
      <w:pPr>
        <w:ind w:left="700" w:hanging="700"/>
        <w:rPr>
          <w:rFonts w:cs="Arial"/>
        </w:rPr>
      </w:pPr>
      <w:r w:rsidRPr="002A3600">
        <w:rPr>
          <w:rFonts w:eastAsia="Wingdings-Regular" w:cs="Arial"/>
          <w:szCs w:val="22"/>
        </w:rPr>
        <w:t xml:space="preserve"> </w:t>
      </w:r>
      <w:r w:rsidRPr="002A3600">
        <w:rPr>
          <w:rFonts w:cs="Arial"/>
          <w:szCs w:val="18"/>
        </w:rPr>
        <w:t>„Ende der Weiteren Besonderen Vertragsbedingungen“</w:t>
      </w:r>
    </w:p>
    <w:p w14:paraId="1F274B39" w14:textId="77777777" w:rsidR="002A3600" w:rsidRPr="002A3600" w:rsidRDefault="002A3600" w:rsidP="002A3600"/>
    <w:sectPr w:rsidR="002A3600" w:rsidRPr="002A3600" w:rsidSect="005A2D35">
      <w:headerReference w:type="even" r:id="rId10"/>
      <w:headerReference w:type="default" r:id="rId11"/>
      <w:footerReference w:type="even" r:id="rId12"/>
      <w:footerReference w:type="default" r:id="rId13"/>
      <w:pgSz w:w="11906" w:h="16838" w:code="9"/>
      <w:pgMar w:top="851" w:right="851" w:bottom="567" w:left="1304" w:header="709" w:footer="28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3D12A" w14:textId="77777777" w:rsidR="00ED0F8C" w:rsidRDefault="00ED0F8C">
      <w:r>
        <w:separator/>
      </w:r>
    </w:p>
    <w:p w14:paraId="6E3C1C22" w14:textId="77777777" w:rsidR="00ED0F8C" w:rsidRDefault="00ED0F8C"/>
    <w:p w14:paraId="1310496D" w14:textId="77777777" w:rsidR="00ED0F8C" w:rsidRDefault="00ED0F8C"/>
    <w:p w14:paraId="72DDA4D9" w14:textId="77777777" w:rsidR="00ED0F8C" w:rsidRDefault="00ED0F8C"/>
  </w:endnote>
  <w:endnote w:type="continuationSeparator" w:id="0">
    <w:p w14:paraId="6A77DFB3" w14:textId="77777777" w:rsidR="00ED0F8C" w:rsidRDefault="00ED0F8C">
      <w:r>
        <w:continuationSeparator/>
      </w:r>
    </w:p>
    <w:p w14:paraId="13CDD75B" w14:textId="77777777" w:rsidR="00ED0F8C" w:rsidRDefault="00ED0F8C"/>
    <w:p w14:paraId="5ACB852A" w14:textId="77777777" w:rsidR="00ED0F8C" w:rsidRDefault="00ED0F8C"/>
    <w:p w14:paraId="4CC0848F" w14:textId="77777777" w:rsidR="00ED0F8C" w:rsidRDefault="00ED0F8C"/>
  </w:endnote>
  <w:endnote w:type="continuationNotice" w:id="1">
    <w:p w14:paraId="6CDE9066" w14:textId="77777777" w:rsidR="00ED0F8C" w:rsidRDefault="00ED0F8C"/>
    <w:p w14:paraId="31568939" w14:textId="77777777" w:rsidR="00ED0F8C" w:rsidRDefault="00ED0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Regular">
    <w:altName w:val="PMingLiU"/>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94DE" w14:textId="77777777" w:rsidR="00A2746F" w:rsidRDefault="00A2746F">
    <w:pPr>
      <w:pStyle w:val="Fuzeile"/>
    </w:pPr>
  </w:p>
  <w:p w14:paraId="53D5F239"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3E3F2AAC" w14:textId="77777777">
      <w:trPr>
        <w:cantSplit/>
        <w:trHeight w:hRule="exact" w:val="397"/>
      </w:trPr>
      <w:tc>
        <w:tcPr>
          <w:tcW w:w="147" w:type="dxa"/>
          <w:vAlign w:val="center"/>
        </w:tcPr>
        <w:p w14:paraId="72FF870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4FED1A9F" w14:textId="77777777" w:rsidR="00A2746F" w:rsidRPr="00D6072E" w:rsidRDefault="00A2746F" w:rsidP="00D6072E">
          <w:pPr>
            <w:jc w:val="center"/>
            <w:rPr>
              <w:b/>
              <w:sz w:val="16"/>
              <w:szCs w:val="16"/>
            </w:rPr>
          </w:pPr>
          <w:r>
            <w:rPr>
              <w:rFonts w:cs="Arial"/>
              <w:b/>
              <w:noProof/>
              <w:sz w:val="16"/>
              <w:szCs w:val="16"/>
            </w:rPr>
            <w:drawing>
              <wp:inline distT="0" distB="0" distL="0" distR="0" wp14:anchorId="38DA5AB5" wp14:editId="2BD694E4">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56232D63" w14:textId="77777777"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1E9110D3" w14:textId="77777777"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93D4D">
            <w:rPr>
              <w:rFonts w:cs="Arial"/>
              <w:b/>
              <w:noProof/>
              <w:snapToGrid w:val="0"/>
              <w:sz w:val="16"/>
              <w:szCs w:val="16"/>
            </w:rPr>
            <w:t>4</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93D4D">
            <w:rPr>
              <w:rFonts w:cs="Arial"/>
              <w:b/>
              <w:noProof/>
              <w:snapToGrid w:val="0"/>
              <w:sz w:val="16"/>
              <w:szCs w:val="16"/>
            </w:rPr>
            <w:t>4</w:t>
          </w:r>
          <w:r w:rsidRPr="00D6072E">
            <w:rPr>
              <w:rFonts w:cs="Arial"/>
              <w:b/>
              <w:snapToGrid w:val="0"/>
              <w:sz w:val="16"/>
              <w:szCs w:val="16"/>
            </w:rPr>
            <w:fldChar w:fldCharType="end"/>
          </w:r>
        </w:p>
      </w:tc>
    </w:tr>
  </w:tbl>
  <w:p w14:paraId="1854CEEB"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8F2A" w14:textId="77777777" w:rsidR="00ED0F8C" w:rsidRDefault="00ED0F8C">
      <w:r>
        <w:separator/>
      </w:r>
    </w:p>
    <w:p w14:paraId="08EA26B6" w14:textId="77777777" w:rsidR="00ED0F8C" w:rsidRDefault="00ED0F8C"/>
    <w:p w14:paraId="19DBCF8A" w14:textId="77777777" w:rsidR="00ED0F8C" w:rsidRDefault="00ED0F8C"/>
    <w:p w14:paraId="20B5962F" w14:textId="77777777" w:rsidR="00ED0F8C" w:rsidRDefault="00ED0F8C"/>
  </w:footnote>
  <w:footnote w:type="continuationSeparator" w:id="0">
    <w:p w14:paraId="0B481711" w14:textId="77777777" w:rsidR="00ED0F8C" w:rsidRDefault="00ED0F8C">
      <w:r>
        <w:continuationSeparator/>
      </w:r>
    </w:p>
    <w:p w14:paraId="67A9970E" w14:textId="77777777" w:rsidR="00ED0F8C" w:rsidRDefault="00ED0F8C"/>
    <w:p w14:paraId="7014D08B" w14:textId="77777777" w:rsidR="00ED0F8C" w:rsidRDefault="00ED0F8C"/>
    <w:p w14:paraId="69916A3E" w14:textId="77777777" w:rsidR="00ED0F8C" w:rsidRDefault="00ED0F8C"/>
  </w:footnote>
  <w:footnote w:type="continuationNotice" w:id="1">
    <w:p w14:paraId="113F4033" w14:textId="77777777" w:rsidR="00ED0F8C" w:rsidRDefault="00ED0F8C"/>
    <w:p w14:paraId="428EA3FE" w14:textId="77777777" w:rsidR="00ED0F8C" w:rsidRDefault="00ED0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CF6F6" w14:textId="77777777" w:rsidR="00A2746F" w:rsidRDefault="00A2746F"/>
  <w:p w14:paraId="0A7B2864" w14:textId="77777777" w:rsidR="00A2746F" w:rsidRDefault="00A2746F"/>
  <w:p w14:paraId="31C942E5"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AB6F" w14:textId="77777777" w:rsidR="00A2746F" w:rsidRDefault="00A2746F" w:rsidP="00046C8E">
    <w:pPr>
      <w:pStyle w:val="Kopfzeile"/>
    </w:pPr>
    <w:r>
      <w:t>214</w:t>
    </w:r>
  </w:p>
  <w:p w14:paraId="119CA0A3"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2E5FDC"/>
    <w:multiLevelType w:val="hybridMultilevel"/>
    <w:tmpl w:val="81226BAC"/>
    <w:lvl w:ilvl="0" w:tplc="063C7D46">
      <w:start w:val="1"/>
      <w:numFmt w:val="decimal"/>
      <w:lvlText w:val="%1"/>
      <w:lvlJc w:val="left"/>
      <w:pPr>
        <w:ind w:left="1211" w:hanging="360"/>
      </w:pPr>
      <w:rPr>
        <w:rFonts w:hint="default"/>
        <w:b/>
        <w:u w:val="single"/>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85546F"/>
    <w:multiLevelType w:val="hybridMultilevel"/>
    <w:tmpl w:val="947E4C9E"/>
    <w:lvl w:ilvl="0" w:tplc="D5E8C7B8">
      <w:start w:val="1"/>
      <w:numFmt w:val="decimal"/>
      <w:lvlText w:val="%1"/>
      <w:lvlJc w:val="left"/>
      <w:pPr>
        <w:ind w:left="1211" w:hanging="360"/>
      </w:pPr>
      <w:rPr>
        <w:rFonts w:hint="default"/>
        <w:b/>
        <w:u w:val="single"/>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6"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8"/>
  </w:num>
  <w:num w:numId="3">
    <w:abstractNumId w:val="11"/>
  </w:num>
  <w:num w:numId="4">
    <w:abstractNumId w:val="20"/>
  </w:num>
  <w:num w:numId="5">
    <w:abstractNumId w:val="13"/>
  </w:num>
  <w:num w:numId="6">
    <w:abstractNumId w:val="4"/>
  </w:num>
  <w:num w:numId="7">
    <w:abstractNumId w:val="16"/>
  </w:num>
  <w:num w:numId="8">
    <w:abstractNumId w:val="12"/>
  </w:num>
  <w:num w:numId="9">
    <w:abstractNumId w:val="19"/>
  </w:num>
  <w:num w:numId="10">
    <w:abstractNumId w:val="7"/>
  </w:num>
  <w:num w:numId="11">
    <w:abstractNumId w:val="15"/>
  </w:num>
  <w:num w:numId="12">
    <w:abstractNumId w:val="15"/>
  </w:num>
  <w:num w:numId="13">
    <w:abstractNumId w:val="15"/>
  </w:num>
  <w:num w:numId="14">
    <w:abstractNumId w:val="15"/>
  </w:num>
  <w:num w:numId="15">
    <w:abstractNumId w:val="15"/>
  </w:num>
  <w:num w:numId="16">
    <w:abstractNumId w:val="3"/>
  </w:num>
  <w:num w:numId="17">
    <w:abstractNumId w:val="3"/>
  </w:num>
  <w:num w:numId="18">
    <w:abstractNumId w:val="18"/>
  </w:num>
  <w:num w:numId="19">
    <w:abstractNumId w:val="17"/>
  </w:num>
  <w:num w:numId="20">
    <w:abstractNumId w:val="14"/>
  </w:num>
  <w:num w:numId="21">
    <w:abstractNumId w:val="9"/>
  </w:num>
  <w:num w:numId="22">
    <w:abstractNumId w:val="0"/>
  </w:num>
  <w:num w:numId="23">
    <w:abstractNumId w:val="10"/>
  </w:num>
  <w:num w:numId="24">
    <w:abstractNumId w:val="6"/>
  </w:num>
  <w:num w:numId="25">
    <w:abstractNumId w:val="3"/>
    <w:lvlOverride w:ilvl="0">
      <w:startOverride w:val="2"/>
    </w:lvlOverride>
    <w:lvlOverride w:ilvl="1">
      <w:startOverride w:val="2"/>
    </w:lvlOverride>
  </w:num>
  <w:num w:numId="26">
    <w:abstractNumId w:val="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C7731"/>
    <w:rsid w:val="000D2978"/>
    <w:rsid w:val="000D4951"/>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56418"/>
    <w:rsid w:val="001623CB"/>
    <w:rsid w:val="00172DAB"/>
    <w:rsid w:val="00195FF8"/>
    <w:rsid w:val="001A1EEE"/>
    <w:rsid w:val="001A6205"/>
    <w:rsid w:val="001B0A71"/>
    <w:rsid w:val="001B110F"/>
    <w:rsid w:val="001B63D1"/>
    <w:rsid w:val="001B705C"/>
    <w:rsid w:val="001C27AA"/>
    <w:rsid w:val="001C3E5C"/>
    <w:rsid w:val="001C3FD6"/>
    <w:rsid w:val="001C4F88"/>
    <w:rsid w:val="001C509D"/>
    <w:rsid w:val="001C6D89"/>
    <w:rsid w:val="001C747B"/>
    <w:rsid w:val="001D2FA0"/>
    <w:rsid w:val="001D4450"/>
    <w:rsid w:val="001D58E4"/>
    <w:rsid w:val="001D5ED6"/>
    <w:rsid w:val="001D7C21"/>
    <w:rsid w:val="001E080A"/>
    <w:rsid w:val="001E0C92"/>
    <w:rsid w:val="001F47CC"/>
    <w:rsid w:val="00204C49"/>
    <w:rsid w:val="00205C87"/>
    <w:rsid w:val="00212F66"/>
    <w:rsid w:val="002150C9"/>
    <w:rsid w:val="00215D23"/>
    <w:rsid w:val="00226DB5"/>
    <w:rsid w:val="002350B5"/>
    <w:rsid w:val="00235561"/>
    <w:rsid w:val="00237FE3"/>
    <w:rsid w:val="002517FD"/>
    <w:rsid w:val="00254D50"/>
    <w:rsid w:val="0025677C"/>
    <w:rsid w:val="002576B0"/>
    <w:rsid w:val="00257739"/>
    <w:rsid w:val="00263542"/>
    <w:rsid w:val="00272242"/>
    <w:rsid w:val="002748DF"/>
    <w:rsid w:val="002845BD"/>
    <w:rsid w:val="00291B3F"/>
    <w:rsid w:val="002935A4"/>
    <w:rsid w:val="00294374"/>
    <w:rsid w:val="00295323"/>
    <w:rsid w:val="002A3600"/>
    <w:rsid w:val="002B1DF4"/>
    <w:rsid w:val="002C0F7B"/>
    <w:rsid w:val="002C2A19"/>
    <w:rsid w:val="002C2DDA"/>
    <w:rsid w:val="002C33D9"/>
    <w:rsid w:val="002C403D"/>
    <w:rsid w:val="002D224F"/>
    <w:rsid w:val="002D3411"/>
    <w:rsid w:val="002E4302"/>
    <w:rsid w:val="002F4952"/>
    <w:rsid w:val="002F55D6"/>
    <w:rsid w:val="00305B18"/>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051B"/>
    <w:rsid w:val="003D3E99"/>
    <w:rsid w:val="003D7148"/>
    <w:rsid w:val="003E06F0"/>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762C4"/>
    <w:rsid w:val="00480645"/>
    <w:rsid w:val="00480ABD"/>
    <w:rsid w:val="004818FE"/>
    <w:rsid w:val="004822D3"/>
    <w:rsid w:val="00487B92"/>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2D35"/>
    <w:rsid w:val="005A4489"/>
    <w:rsid w:val="005A63EA"/>
    <w:rsid w:val="005B6D1E"/>
    <w:rsid w:val="005C06B9"/>
    <w:rsid w:val="005C301C"/>
    <w:rsid w:val="005C3D01"/>
    <w:rsid w:val="005C41DA"/>
    <w:rsid w:val="005C60B4"/>
    <w:rsid w:val="005E72AE"/>
    <w:rsid w:val="005F32A5"/>
    <w:rsid w:val="005F41CD"/>
    <w:rsid w:val="005F46C9"/>
    <w:rsid w:val="005F6B83"/>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0A82"/>
    <w:rsid w:val="006E1F43"/>
    <w:rsid w:val="006E225F"/>
    <w:rsid w:val="006E6799"/>
    <w:rsid w:val="006F0058"/>
    <w:rsid w:val="006F43C3"/>
    <w:rsid w:val="006F60A9"/>
    <w:rsid w:val="00705C3B"/>
    <w:rsid w:val="00712D63"/>
    <w:rsid w:val="0071757E"/>
    <w:rsid w:val="00724CA7"/>
    <w:rsid w:val="00725A3B"/>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6C58"/>
    <w:rsid w:val="008046C7"/>
    <w:rsid w:val="00805C8A"/>
    <w:rsid w:val="00816E96"/>
    <w:rsid w:val="0081723D"/>
    <w:rsid w:val="00821428"/>
    <w:rsid w:val="00826A99"/>
    <w:rsid w:val="00832695"/>
    <w:rsid w:val="00833398"/>
    <w:rsid w:val="008352C1"/>
    <w:rsid w:val="00835B1A"/>
    <w:rsid w:val="00841385"/>
    <w:rsid w:val="0085294A"/>
    <w:rsid w:val="00853EC4"/>
    <w:rsid w:val="008550B4"/>
    <w:rsid w:val="00855915"/>
    <w:rsid w:val="00857D6D"/>
    <w:rsid w:val="008628C4"/>
    <w:rsid w:val="0087000B"/>
    <w:rsid w:val="00893D4D"/>
    <w:rsid w:val="00895F34"/>
    <w:rsid w:val="008B1247"/>
    <w:rsid w:val="008B1F06"/>
    <w:rsid w:val="008C2A5D"/>
    <w:rsid w:val="008C3FC4"/>
    <w:rsid w:val="008D0F7E"/>
    <w:rsid w:val="008D764D"/>
    <w:rsid w:val="008E2A96"/>
    <w:rsid w:val="008F2E8E"/>
    <w:rsid w:val="008F52AA"/>
    <w:rsid w:val="008F6547"/>
    <w:rsid w:val="00901E73"/>
    <w:rsid w:val="00904037"/>
    <w:rsid w:val="00910F0B"/>
    <w:rsid w:val="00914050"/>
    <w:rsid w:val="009230CA"/>
    <w:rsid w:val="0093282F"/>
    <w:rsid w:val="00951643"/>
    <w:rsid w:val="00962412"/>
    <w:rsid w:val="00962CAA"/>
    <w:rsid w:val="00970336"/>
    <w:rsid w:val="0097166A"/>
    <w:rsid w:val="009769C9"/>
    <w:rsid w:val="0099126C"/>
    <w:rsid w:val="009916F5"/>
    <w:rsid w:val="009967E7"/>
    <w:rsid w:val="00996E36"/>
    <w:rsid w:val="009974C5"/>
    <w:rsid w:val="009A2875"/>
    <w:rsid w:val="009A3215"/>
    <w:rsid w:val="009A33B4"/>
    <w:rsid w:val="009C14BE"/>
    <w:rsid w:val="009E2438"/>
    <w:rsid w:val="009E69DD"/>
    <w:rsid w:val="00A00872"/>
    <w:rsid w:val="00A13893"/>
    <w:rsid w:val="00A16053"/>
    <w:rsid w:val="00A1641B"/>
    <w:rsid w:val="00A2746F"/>
    <w:rsid w:val="00A32FC1"/>
    <w:rsid w:val="00A40A09"/>
    <w:rsid w:val="00A4187E"/>
    <w:rsid w:val="00A43D21"/>
    <w:rsid w:val="00A440DD"/>
    <w:rsid w:val="00A5084B"/>
    <w:rsid w:val="00A5192E"/>
    <w:rsid w:val="00A56975"/>
    <w:rsid w:val="00A6592A"/>
    <w:rsid w:val="00A7076E"/>
    <w:rsid w:val="00A75824"/>
    <w:rsid w:val="00A82C4F"/>
    <w:rsid w:val="00A90C84"/>
    <w:rsid w:val="00AA0BC1"/>
    <w:rsid w:val="00AB13C5"/>
    <w:rsid w:val="00AB3321"/>
    <w:rsid w:val="00AB4B05"/>
    <w:rsid w:val="00AC56D5"/>
    <w:rsid w:val="00AC7F2D"/>
    <w:rsid w:val="00AD24B2"/>
    <w:rsid w:val="00AD3902"/>
    <w:rsid w:val="00AD49B7"/>
    <w:rsid w:val="00AD584D"/>
    <w:rsid w:val="00AE3755"/>
    <w:rsid w:val="00AE4AF0"/>
    <w:rsid w:val="00AF0572"/>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64F81"/>
    <w:rsid w:val="00B71216"/>
    <w:rsid w:val="00B75699"/>
    <w:rsid w:val="00B76A3E"/>
    <w:rsid w:val="00B801C7"/>
    <w:rsid w:val="00B96ADB"/>
    <w:rsid w:val="00B974F7"/>
    <w:rsid w:val="00BA3670"/>
    <w:rsid w:val="00BA5E42"/>
    <w:rsid w:val="00BA6FCC"/>
    <w:rsid w:val="00BB5AF2"/>
    <w:rsid w:val="00BC1653"/>
    <w:rsid w:val="00BD3637"/>
    <w:rsid w:val="00BE1C6A"/>
    <w:rsid w:val="00BE7D37"/>
    <w:rsid w:val="00BF3877"/>
    <w:rsid w:val="00BF4508"/>
    <w:rsid w:val="00C03428"/>
    <w:rsid w:val="00C06F88"/>
    <w:rsid w:val="00C101BF"/>
    <w:rsid w:val="00C10F83"/>
    <w:rsid w:val="00C21E61"/>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0301"/>
    <w:rsid w:val="00CF64C4"/>
    <w:rsid w:val="00D01357"/>
    <w:rsid w:val="00D05C74"/>
    <w:rsid w:val="00D1327B"/>
    <w:rsid w:val="00D136F4"/>
    <w:rsid w:val="00D16F98"/>
    <w:rsid w:val="00D33D13"/>
    <w:rsid w:val="00D33EE9"/>
    <w:rsid w:val="00D34D11"/>
    <w:rsid w:val="00D41DF4"/>
    <w:rsid w:val="00D43EF8"/>
    <w:rsid w:val="00D44673"/>
    <w:rsid w:val="00D45FED"/>
    <w:rsid w:val="00D50656"/>
    <w:rsid w:val="00D53F70"/>
    <w:rsid w:val="00D5724C"/>
    <w:rsid w:val="00D6072E"/>
    <w:rsid w:val="00D63F92"/>
    <w:rsid w:val="00D674F8"/>
    <w:rsid w:val="00D737FB"/>
    <w:rsid w:val="00DA276D"/>
    <w:rsid w:val="00DA291A"/>
    <w:rsid w:val="00DA3D2A"/>
    <w:rsid w:val="00DB0DC2"/>
    <w:rsid w:val="00DB6C0D"/>
    <w:rsid w:val="00DC16E4"/>
    <w:rsid w:val="00DC2EA6"/>
    <w:rsid w:val="00DC3EC8"/>
    <w:rsid w:val="00DC7E08"/>
    <w:rsid w:val="00DD5025"/>
    <w:rsid w:val="00DE067F"/>
    <w:rsid w:val="00DE2F64"/>
    <w:rsid w:val="00DE420C"/>
    <w:rsid w:val="00DE5BD9"/>
    <w:rsid w:val="00E006C4"/>
    <w:rsid w:val="00E02FAA"/>
    <w:rsid w:val="00E0794B"/>
    <w:rsid w:val="00E105BE"/>
    <w:rsid w:val="00E1197E"/>
    <w:rsid w:val="00E144ED"/>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48C7"/>
    <w:rsid w:val="00EC68E7"/>
    <w:rsid w:val="00EC7AED"/>
    <w:rsid w:val="00ED0F8C"/>
    <w:rsid w:val="00ED4EBE"/>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212A59"/>
  <w15:docId w15:val="{31EC9AC9-4C3B-469C-8730-86D6AEF54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45BD"/>
    <w:pPr>
      <w:keepNext/>
      <w:jc w:val="both"/>
    </w:pPr>
    <w:rPr>
      <w:rFonts w:ascii="Arial" w:hAnsi="Arial"/>
    </w:rPr>
  </w:style>
  <w:style w:type="paragraph" w:styleId="berschrift1">
    <w:name w:val="heading 1"/>
    <w:aliases w:val="Arial,12 fett rechts"/>
    <w:basedOn w:val="Standard"/>
    <w:next w:val="Standard"/>
    <w:link w:val="berschrift1Zchn"/>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character" w:customStyle="1" w:styleId="berschrift1Zchn">
    <w:name w:val="Überschrift 1 Zchn"/>
    <w:aliases w:val="Arial Zchn,12 fett rechts Zchn"/>
    <w:basedOn w:val="Absatz-Standardschriftart"/>
    <w:link w:val="berschrift1"/>
    <w:rsid w:val="002845BD"/>
    <w:rPr>
      <w:rFonts w:ascii="Arial" w:hAnsi="Arial" w:cs="Arial"/>
      <w:b/>
      <w:bCs/>
      <w:kern w:val="32"/>
    </w:rPr>
  </w:style>
  <w:style w:type="character" w:styleId="Hyperlink">
    <w:name w:val="Hyperlink"/>
    <w:basedOn w:val="Absatz-Standardschriftart"/>
    <w:uiPriority w:val="99"/>
    <w:unhideWhenUsed/>
    <w:rsid w:val="00272242"/>
    <w:rPr>
      <w:color w:val="0000FF" w:themeColor="hyperlink"/>
      <w:u w:val="single"/>
    </w:rPr>
  </w:style>
  <w:style w:type="character" w:styleId="NichtaufgelsteErwhnung">
    <w:name w:val="Unresolved Mention"/>
    <w:basedOn w:val="Absatz-Standardschriftart"/>
    <w:uiPriority w:val="99"/>
    <w:semiHidden/>
    <w:unhideWhenUsed/>
    <w:rsid w:val="00272242"/>
    <w:rPr>
      <w:color w:val="605E5C"/>
      <w:shd w:val="clear" w:color="auto" w:fill="E1DFDD"/>
    </w:rPr>
  </w:style>
  <w:style w:type="paragraph" w:styleId="Listenabsatz">
    <w:name w:val="List Paragraph"/>
    <w:basedOn w:val="Standard"/>
    <w:uiPriority w:val="34"/>
    <w:qFormat/>
    <w:rsid w:val="00AB1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 w:id="2125296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luenen.de"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E41A-A002-4B6F-BE0A-10E29791C3EF}">
  <ds:schemaRefs>
    <ds:schemaRef ds:uri="http://schemas.openxmlformats.org/officeDocument/2006/bibliography"/>
  </ds:schemaRefs>
</ds:datastoreItem>
</file>

<file path=customXml/itemProps2.xml><?xml version="1.0" encoding="utf-8"?>
<ds:datastoreItem xmlns:ds="http://schemas.openxmlformats.org/officeDocument/2006/customXml" ds:itemID="{5E52C699-C18D-44D2-BCF8-2B4E41F5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5</Pages>
  <Words>1398</Words>
  <Characters>10930</Characters>
  <Application>Microsoft Office Word</Application>
  <DocSecurity>0</DocSecurity>
  <Lines>91</Lines>
  <Paragraphs>24</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Wosch.46, Christian</cp:lastModifiedBy>
  <cp:revision>4</cp:revision>
  <cp:lastPrinted>2026-07-07T09:43:00Z</cp:lastPrinted>
  <dcterms:created xsi:type="dcterms:W3CDTF">2026-07-06T13:22:00Z</dcterms:created>
  <dcterms:modified xsi:type="dcterms:W3CDTF">2026-07-07T11:19:00Z</dcterms:modified>
</cp:coreProperties>
</file>